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33821" w14:textId="77777777" w:rsidR="009B4219" w:rsidRDefault="009B4219" w:rsidP="00144226"/>
    <w:p w14:paraId="091D3BE2" w14:textId="77777777" w:rsidR="009B4219" w:rsidRDefault="009B4219" w:rsidP="00144226"/>
    <w:p w14:paraId="418F042D" w14:textId="77777777" w:rsidR="009B4219" w:rsidRDefault="009B4219" w:rsidP="00144226"/>
    <w:p w14:paraId="269FF93B" w14:textId="77777777" w:rsidR="00952FB1" w:rsidRDefault="00952FB1" w:rsidP="00144226"/>
    <w:p w14:paraId="62291FD4" w14:textId="77777777" w:rsidR="009B4219" w:rsidRDefault="009B4219" w:rsidP="00144226"/>
    <w:p w14:paraId="5EB6E839" w14:textId="77777777" w:rsidR="00952FB1" w:rsidRDefault="00952FB1" w:rsidP="00144226"/>
    <w:p w14:paraId="29F7B53D" w14:textId="296CFB8E" w:rsidR="009B4219" w:rsidRPr="00673E41" w:rsidRDefault="00AD00F9" w:rsidP="00F825D4">
      <w:pPr>
        <w:pStyle w:val="Podtitul"/>
      </w:pPr>
      <w:r>
        <w:t>Předpis</w:t>
      </w:r>
    </w:p>
    <w:p w14:paraId="1EF0B988" w14:textId="77777777" w:rsidR="009B4219" w:rsidRPr="00673E41" w:rsidRDefault="009B4219" w:rsidP="00144226"/>
    <w:p w14:paraId="3BDBD3D6" w14:textId="4593C9A3" w:rsidR="009B4219" w:rsidRDefault="005C43EF" w:rsidP="005C43EF">
      <w:pPr>
        <w:pStyle w:val="Nzev"/>
      </w:pPr>
      <w:r>
        <w:t>Značení kabelů</w:t>
      </w:r>
      <w:r w:rsidR="00692F2E">
        <w:t xml:space="preserve"> a žil</w:t>
      </w:r>
      <w:r w:rsidR="007E7A42">
        <w:t xml:space="preserve"> na TPZL</w:t>
      </w:r>
    </w:p>
    <w:p w14:paraId="7B5A93B4" w14:textId="77777777" w:rsidR="009B4219" w:rsidRDefault="009B4219" w:rsidP="00144226"/>
    <w:p w14:paraId="5CE164DD" w14:textId="77777777" w:rsidR="009B4219" w:rsidRDefault="009B4219" w:rsidP="00144226"/>
    <w:p w14:paraId="4DE75185" w14:textId="77777777" w:rsidR="009B4219" w:rsidRDefault="009B4219" w:rsidP="00144226"/>
    <w:p w14:paraId="3E2F2FFC" w14:textId="77777777" w:rsidR="009B4219" w:rsidRDefault="009B4219" w:rsidP="00144226"/>
    <w:p w14:paraId="3350BA21" w14:textId="77777777" w:rsidR="009B4219" w:rsidRDefault="009B4219" w:rsidP="00144226"/>
    <w:p w14:paraId="3B0146D3" w14:textId="77777777" w:rsidR="009B4219" w:rsidRDefault="009B4219" w:rsidP="00144226"/>
    <w:p w14:paraId="3B06E764" w14:textId="77777777" w:rsidR="009B4219" w:rsidRDefault="009B4219" w:rsidP="00144226"/>
    <w:p w14:paraId="12E7BFE5" w14:textId="77777777" w:rsidR="009B4219" w:rsidRDefault="009B4219" w:rsidP="00144226"/>
    <w:p w14:paraId="5FB9827D" w14:textId="77777777" w:rsidR="009B4219" w:rsidRDefault="009B4219" w:rsidP="00144226"/>
    <w:p w14:paraId="6ACFEE7E" w14:textId="77777777" w:rsidR="009B4219" w:rsidRDefault="009B4219" w:rsidP="00144226"/>
    <w:p w14:paraId="45FD45FE" w14:textId="77777777" w:rsidR="009B4219" w:rsidRDefault="009B4219" w:rsidP="00144226"/>
    <w:p w14:paraId="2073029C" w14:textId="77777777" w:rsidR="009B4219" w:rsidRDefault="009B4219" w:rsidP="00144226"/>
    <w:p w14:paraId="7737CC45" w14:textId="77777777" w:rsidR="009B4219" w:rsidRDefault="009B4219" w:rsidP="00144226"/>
    <w:p w14:paraId="32A47CB6" w14:textId="77777777" w:rsidR="009B4219" w:rsidRDefault="009B4219" w:rsidP="00144226"/>
    <w:p w14:paraId="6B511F84" w14:textId="77777777" w:rsidR="00144226" w:rsidRDefault="00144226" w:rsidP="00144226"/>
    <w:p w14:paraId="2232FD25" w14:textId="77777777" w:rsidR="00144226" w:rsidRDefault="00144226" w:rsidP="00144226"/>
    <w:p w14:paraId="19264764" w14:textId="77777777" w:rsidR="00144226" w:rsidRDefault="00144226" w:rsidP="00144226"/>
    <w:p w14:paraId="6C8D7DB9" w14:textId="77777777" w:rsidR="00144226" w:rsidRDefault="00144226" w:rsidP="00144226"/>
    <w:p w14:paraId="0B1D1D78" w14:textId="77777777" w:rsidR="009B4219" w:rsidRDefault="009B4219" w:rsidP="00144226"/>
    <w:p w14:paraId="7700306C" w14:textId="77777777" w:rsidR="00952FB1" w:rsidRDefault="00952FB1" w:rsidP="00144226"/>
    <w:p w14:paraId="5D4EA967" w14:textId="77777777" w:rsidR="00952FB1" w:rsidRDefault="00952FB1" w:rsidP="00144226"/>
    <w:p w14:paraId="2DC5AC29" w14:textId="77777777" w:rsidR="00952FB1" w:rsidRDefault="00952FB1" w:rsidP="00144226"/>
    <w:p w14:paraId="354E29C1" w14:textId="77777777" w:rsidR="007E7A42" w:rsidRDefault="007E7A42" w:rsidP="00144226"/>
    <w:p w14:paraId="136A6F46" w14:textId="77777777" w:rsidR="00952FB1" w:rsidRDefault="00952FB1" w:rsidP="00144226"/>
    <w:p w14:paraId="753B83C1" w14:textId="77777777" w:rsidR="00952FB1" w:rsidRDefault="00952FB1" w:rsidP="00144226"/>
    <w:p w14:paraId="073A6D37" w14:textId="77777777" w:rsidR="00144226" w:rsidRDefault="00144226" w:rsidP="00144226"/>
    <w:p w14:paraId="368F0983" w14:textId="726EFFA1" w:rsidR="004035A0" w:rsidRDefault="004035A0" w:rsidP="00144226">
      <w:r>
        <w:t>Vypracoval</w:t>
      </w:r>
      <w:r w:rsidR="009B4219">
        <w:t>:</w:t>
      </w:r>
    </w:p>
    <w:p w14:paraId="677C923F" w14:textId="1C39964B" w:rsidR="009B4219" w:rsidRDefault="004035A0" w:rsidP="00144226">
      <w:r>
        <w:t>Luděk SVITÁK</w:t>
      </w:r>
      <w:r w:rsidR="00B813F1">
        <w:t>, Libor BEDNÁŘ</w:t>
      </w:r>
      <w:r w:rsidR="00727AD7">
        <w:t xml:space="preserve">, Jindřich </w:t>
      </w:r>
      <w:r w:rsidR="00B813F1">
        <w:t>OUTRATA</w:t>
      </w:r>
      <w:r w:rsidR="00727AD7">
        <w:t xml:space="preserve"> </w:t>
      </w:r>
    </w:p>
    <w:p w14:paraId="19A7254E" w14:textId="77777777" w:rsidR="004035A0" w:rsidRDefault="004035A0" w:rsidP="00144226"/>
    <w:p w14:paraId="72029A12" w14:textId="77777777" w:rsidR="00244AE2" w:rsidRDefault="009B4219" w:rsidP="00244AE2">
      <w:pPr>
        <w:ind w:left="5664" w:hanging="5097"/>
        <w:jc w:val="right"/>
      </w:pPr>
      <w:r>
        <w:t>Synthesia a.s., Pardubice</w:t>
      </w:r>
      <w:r>
        <w:tab/>
      </w:r>
      <w:r w:rsidR="00B008B6">
        <w:tab/>
      </w:r>
      <w:r>
        <w:tab/>
      </w:r>
      <w:r>
        <w:tab/>
      </w:r>
      <w:r w:rsidR="008870BF">
        <w:t>20</w:t>
      </w:r>
      <w:r w:rsidR="005C43EF">
        <w:t>2</w:t>
      </w:r>
      <w:r w:rsidR="00244AE2">
        <w:t>1</w:t>
      </w:r>
      <w:r w:rsidR="004035A0">
        <w:t>-</w:t>
      </w:r>
      <w:r w:rsidR="00244AE2">
        <w:t>04</w:t>
      </w:r>
      <w:r w:rsidR="004035A0">
        <w:t>-</w:t>
      </w:r>
      <w:r w:rsidR="00244AE2">
        <w:t>01</w:t>
      </w:r>
    </w:p>
    <w:p w14:paraId="6BBBA85D" w14:textId="68DD9275" w:rsidR="00144226" w:rsidRPr="007372E2" w:rsidRDefault="00144226" w:rsidP="00244AE2">
      <w:pPr>
        <w:ind w:left="5664" w:hanging="5097"/>
      </w:pPr>
      <w:r>
        <w:br w:type="page"/>
      </w:r>
    </w:p>
    <w:bookmarkStart w:id="0" w:name="_Toc68760986" w:displacedByCustomXml="next"/>
    <w:sdt>
      <w:sdtPr>
        <w:rPr>
          <w:rFonts w:asciiTheme="minorHAnsi" w:eastAsia="Calibri" w:hAnsiTheme="minorHAnsi" w:cs="Times New Roman"/>
          <w:b w:val="0"/>
          <w:sz w:val="24"/>
          <w:szCs w:val="22"/>
        </w:rPr>
        <w:id w:val="1920978730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936ECFA" w14:textId="77777777" w:rsidR="00F825D4" w:rsidRDefault="00F825D4" w:rsidP="007372E2">
          <w:pPr>
            <w:pStyle w:val="Nadpis1"/>
          </w:pPr>
          <w:r>
            <w:t>Obsah</w:t>
          </w:r>
          <w:bookmarkEnd w:id="0"/>
        </w:p>
        <w:p w14:paraId="3602BD2E" w14:textId="77777777" w:rsidR="00586EDC" w:rsidRDefault="00F825D4">
          <w:pPr>
            <w:pStyle w:val="Obsah1"/>
            <w:tabs>
              <w:tab w:val="right" w:leader="dot" w:pos="9060"/>
            </w:tabs>
            <w:rPr>
              <w:rFonts w:eastAsiaTheme="minorEastAsia" w:cstheme="minorBidi"/>
              <w:noProof/>
              <w:sz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8760986" w:history="1">
            <w:r w:rsidR="00586EDC" w:rsidRPr="00495FCC">
              <w:rPr>
                <w:rStyle w:val="Hypertextovodkaz"/>
                <w:rFonts w:cstheme="majorHAnsi"/>
                <w:noProof/>
              </w:rPr>
              <w:t>1</w:t>
            </w:r>
            <w:r w:rsidR="00586EDC" w:rsidRPr="00495FCC">
              <w:rPr>
                <w:rStyle w:val="Hypertextovodkaz"/>
                <w:noProof/>
              </w:rPr>
              <w:t xml:space="preserve"> Obsah</w:t>
            </w:r>
            <w:r w:rsidR="00586EDC">
              <w:rPr>
                <w:noProof/>
                <w:webHidden/>
              </w:rPr>
              <w:tab/>
            </w:r>
            <w:r w:rsidR="00586EDC">
              <w:rPr>
                <w:noProof/>
                <w:webHidden/>
              </w:rPr>
              <w:fldChar w:fldCharType="begin"/>
            </w:r>
            <w:r w:rsidR="00586EDC">
              <w:rPr>
                <w:noProof/>
                <w:webHidden/>
              </w:rPr>
              <w:instrText xml:space="preserve"> PAGEREF _Toc68760986 \h </w:instrText>
            </w:r>
            <w:r w:rsidR="00586EDC">
              <w:rPr>
                <w:noProof/>
                <w:webHidden/>
              </w:rPr>
            </w:r>
            <w:r w:rsidR="00586EDC">
              <w:rPr>
                <w:noProof/>
                <w:webHidden/>
              </w:rPr>
              <w:fldChar w:fldCharType="separate"/>
            </w:r>
            <w:r w:rsidR="00586EDC">
              <w:rPr>
                <w:noProof/>
                <w:webHidden/>
              </w:rPr>
              <w:t>2</w:t>
            </w:r>
            <w:r w:rsidR="00586EDC">
              <w:rPr>
                <w:noProof/>
                <w:webHidden/>
              </w:rPr>
              <w:fldChar w:fldCharType="end"/>
            </w:r>
          </w:hyperlink>
        </w:p>
        <w:p w14:paraId="22206215" w14:textId="77777777" w:rsidR="00586EDC" w:rsidRDefault="00741399">
          <w:pPr>
            <w:pStyle w:val="Obsah1"/>
            <w:tabs>
              <w:tab w:val="right" w:leader="dot" w:pos="9060"/>
            </w:tabs>
            <w:rPr>
              <w:rFonts w:eastAsiaTheme="minorEastAsia" w:cstheme="minorBidi"/>
              <w:noProof/>
              <w:sz w:val="22"/>
              <w:lang w:eastAsia="cs-CZ"/>
            </w:rPr>
          </w:pPr>
          <w:hyperlink w:anchor="_Toc68760987" w:history="1">
            <w:r w:rsidR="00586EDC" w:rsidRPr="00495FCC">
              <w:rPr>
                <w:rStyle w:val="Hypertextovodkaz"/>
                <w:rFonts w:cstheme="majorHAnsi"/>
                <w:noProof/>
              </w:rPr>
              <w:t>2</w:t>
            </w:r>
            <w:r w:rsidR="00586EDC" w:rsidRPr="00495FCC">
              <w:rPr>
                <w:rStyle w:val="Hypertextovodkaz"/>
                <w:noProof/>
              </w:rPr>
              <w:t xml:space="preserve"> Úvod</w:t>
            </w:r>
            <w:r w:rsidR="00586EDC">
              <w:rPr>
                <w:noProof/>
                <w:webHidden/>
              </w:rPr>
              <w:tab/>
            </w:r>
            <w:r w:rsidR="00586EDC">
              <w:rPr>
                <w:noProof/>
                <w:webHidden/>
              </w:rPr>
              <w:fldChar w:fldCharType="begin"/>
            </w:r>
            <w:r w:rsidR="00586EDC">
              <w:rPr>
                <w:noProof/>
                <w:webHidden/>
              </w:rPr>
              <w:instrText xml:space="preserve"> PAGEREF _Toc68760987 \h </w:instrText>
            </w:r>
            <w:r w:rsidR="00586EDC">
              <w:rPr>
                <w:noProof/>
                <w:webHidden/>
              </w:rPr>
            </w:r>
            <w:r w:rsidR="00586EDC">
              <w:rPr>
                <w:noProof/>
                <w:webHidden/>
              </w:rPr>
              <w:fldChar w:fldCharType="separate"/>
            </w:r>
            <w:r w:rsidR="00586EDC">
              <w:rPr>
                <w:noProof/>
                <w:webHidden/>
              </w:rPr>
              <w:t>3</w:t>
            </w:r>
            <w:r w:rsidR="00586EDC">
              <w:rPr>
                <w:noProof/>
                <w:webHidden/>
              </w:rPr>
              <w:fldChar w:fldCharType="end"/>
            </w:r>
          </w:hyperlink>
        </w:p>
        <w:p w14:paraId="4F5F8756" w14:textId="77777777" w:rsidR="00586EDC" w:rsidRDefault="00741399">
          <w:pPr>
            <w:pStyle w:val="Obsah1"/>
            <w:tabs>
              <w:tab w:val="right" w:leader="dot" w:pos="9060"/>
            </w:tabs>
            <w:rPr>
              <w:rFonts w:eastAsiaTheme="minorEastAsia" w:cstheme="minorBidi"/>
              <w:noProof/>
              <w:sz w:val="22"/>
              <w:lang w:eastAsia="cs-CZ"/>
            </w:rPr>
          </w:pPr>
          <w:hyperlink w:anchor="_Toc68760988" w:history="1">
            <w:r w:rsidR="00586EDC" w:rsidRPr="00495FCC">
              <w:rPr>
                <w:rStyle w:val="Hypertextovodkaz"/>
                <w:rFonts w:cstheme="majorHAnsi"/>
                <w:noProof/>
              </w:rPr>
              <w:t>3 Značení a umístění kabelových tras, kabelů a žil</w:t>
            </w:r>
            <w:r w:rsidR="00586EDC">
              <w:rPr>
                <w:noProof/>
                <w:webHidden/>
              </w:rPr>
              <w:tab/>
            </w:r>
            <w:r w:rsidR="00586EDC">
              <w:rPr>
                <w:noProof/>
                <w:webHidden/>
              </w:rPr>
              <w:fldChar w:fldCharType="begin"/>
            </w:r>
            <w:r w:rsidR="00586EDC">
              <w:rPr>
                <w:noProof/>
                <w:webHidden/>
              </w:rPr>
              <w:instrText xml:space="preserve"> PAGEREF _Toc68760988 \h </w:instrText>
            </w:r>
            <w:r w:rsidR="00586EDC">
              <w:rPr>
                <w:noProof/>
                <w:webHidden/>
              </w:rPr>
            </w:r>
            <w:r w:rsidR="00586EDC">
              <w:rPr>
                <w:noProof/>
                <w:webHidden/>
              </w:rPr>
              <w:fldChar w:fldCharType="separate"/>
            </w:r>
            <w:r w:rsidR="00586EDC">
              <w:rPr>
                <w:noProof/>
                <w:webHidden/>
              </w:rPr>
              <w:t>3</w:t>
            </w:r>
            <w:r w:rsidR="00586EDC">
              <w:rPr>
                <w:noProof/>
                <w:webHidden/>
              </w:rPr>
              <w:fldChar w:fldCharType="end"/>
            </w:r>
          </w:hyperlink>
        </w:p>
        <w:p w14:paraId="1ED7C191" w14:textId="77777777" w:rsidR="00586EDC" w:rsidRDefault="00741399">
          <w:pPr>
            <w:pStyle w:val="Obsah2"/>
            <w:rPr>
              <w:rFonts w:eastAsiaTheme="minorEastAsia" w:cstheme="minorBidi"/>
              <w:noProof/>
              <w:sz w:val="22"/>
              <w:lang w:eastAsia="cs-CZ"/>
            </w:rPr>
          </w:pPr>
          <w:hyperlink w:anchor="_Toc68760989" w:history="1">
            <w:r w:rsidR="00586EDC" w:rsidRPr="00495FCC">
              <w:rPr>
                <w:rStyle w:val="Hypertextovodkaz"/>
                <w:noProof/>
              </w:rPr>
              <w:t>3.1 Značení kabelových tras štítkem musí splňovat:</w:t>
            </w:r>
            <w:r w:rsidR="00586EDC">
              <w:rPr>
                <w:noProof/>
                <w:webHidden/>
              </w:rPr>
              <w:tab/>
            </w:r>
            <w:r w:rsidR="00586EDC">
              <w:rPr>
                <w:noProof/>
                <w:webHidden/>
              </w:rPr>
              <w:fldChar w:fldCharType="begin"/>
            </w:r>
            <w:r w:rsidR="00586EDC">
              <w:rPr>
                <w:noProof/>
                <w:webHidden/>
              </w:rPr>
              <w:instrText xml:space="preserve"> PAGEREF _Toc68760989 \h </w:instrText>
            </w:r>
            <w:r w:rsidR="00586EDC">
              <w:rPr>
                <w:noProof/>
                <w:webHidden/>
              </w:rPr>
            </w:r>
            <w:r w:rsidR="00586EDC">
              <w:rPr>
                <w:noProof/>
                <w:webHidden/>
              </w:rPr>
              <w:fldChar w:fldCharType="separate"/>
            </w:r>
            <w:r w:rsidR="00586EDC">
              <w:rPr>
                <w:noProof/>
                <w:webHidden/>
              </w:rPr>
              <w:t>3</w:t>
            </w:r>
            <w:r w:rsidR="00586EDC">
              <w:rPr>
                <w:noProof/>
                <w:webHidden/>
              </w:rPr>
              <w:fldChar w:fldCharType="end"/>
            </w:r>
          </w:hyperlink>
        </w:p>
        <w:p w14:paraId="56298A8D" w14:textId="77777777" w:rsidR="00586EDC" w:rsidRDefault="00741399">
          <w:pPr>
            <w:pStyle w:val="Obsah2"/>
            <w:rPr>
              <w:rFonts w:eastAsiaTheme="minorEastAsia" w:cstheme="minorBidi"/>
              <w:noProof/>
              <w:sz w:val="22"/>
              <w:lang w:eastAsia="cs-CZ"/>
            </w:rPr>
          </w:pPr>
          <w:hyperlink w:anchor="_Toc68760990" w:history="1">
            <w:r w:rsidR="00586EDC" w:rsidRPr="00495FCC">
              <w:rPr>
                <w:rStyle w:val="Hypertextovodkaz"/>
                <w:noProof/>
              </w:rPr>
              <w:t>3.2 Značení kabelů štítkem musí splňovat:</w:t>
            </w:r>
            <w:r w:rsidR="00586EDC">
              <w:rPr>
                <w:noProof/>
                <w:webHidden/>
              </w:rPr>
              <w:tab/>
            </w:r>
            <w:r w:rsidR="00586EDC">
              <w:rPr>
                <w:noProof/>
                <w:webHidden/>
              </w:rPr>
              <w:fldChar w:fldCharType="begin"/>
            </w:r>
            <w:r w:rsidR="00586EDC">
              <w:rPr>
                <w:noProof/>
                <w:webHidden/>
              </w:rPr>
              <w:instrText xml:space="preserve"> PAGEREF _Toc68760990 \h </w:instrText>
            </w:r>
            <w:r w:rsidR="00586EDC">
              <w:rPr>
                <w:noProof/>
                <w:webHidden/>
              </w:rPr>
            </w:r>
            <w:r w:rsidR="00586EDC">
              <w:rPr>
                <w:noProof/>
                <w:webHidden/>
              </w:rPr>
              <w:fldChar w:fldCharType="separate"/>
            </w:r>
            <w:r w:rsidR="00586EDC">
              <w:rPr>
                <w:noProof/>
                <w:webHidden/>
              </w:rPr>
              <w:t>3</w:t>
            </w:r>
            <w:r w:rsidR="00586EDC">
              <w:rPr>
                <w:noProof/>
                <w:webHidden/>
              </w:rPr>
              <w:fldChar w:fldCharType="end"/>
            </w:r>
          </w:hyperlink>
        </w:p>
        <w:p w14:paraId="12B529E1" w14:textId="77777777" w:rsidR="00586EDC" w:rsidRDefault="00741399">
          <w:pPr>
            <w:pStyle w:val="Obsah2"/>
            <w:rPr>
              <w:rFonts w:eastAsiaTheme="minorEastAsia" w:cstheme="minorBidi"/>
              <w:noProof/>
              <w:sz w:val="22"/>
              <w:lang w:eastAsia="cs-CZ"/>
            </w:rPr>
          </w:pPr>
          <w:hyperlink w:anchor="_Toc68760991" w:history="1">
            <w:r w:rsidR="00586EDC" w:rsidRPr="00495FCC">
              <w:rPr>
                <w:rStyle w:val="Hypertextovodkaz"/>
                <w:rFonts w:cstheme="minorHAnsi"/>
                <w:noProof/>
              </w:rPr>
              <w:t>3.3</w:t>
            </w:r>
            <w:r w:rsidR="00586EDC" w:rsidRPr="00495FCC">
              <w:rPr>
                <w:rStyle w:val="Hypertextovodkaz"/>
                <w:noProof/>
              </w:rPr>
              <w:t xml:space="preserve"> Značení žil návlečkou musí splňovat:</w:t>
            </w:r>
            <w:r w:rsidR="00586EDC">
              <w:rPr>
                <w:noProof/>
                <w:webHidden/>
              </w:rPr>
              <w:tab/>
            </w:r>
            <w:r w:rsidR="00586EDC">
              <w:rPr>
                <w:noProof/>
                <w:webHidden/>
              </w:rPr>
              <w:fldChar w:fldCharType="begin"/>
            </w:r>
            <w:r w:rsidR="00586EDC">
              <w:rPr>
                <w:noProof/>
                <w:webHidden/>
              </w:rPr>
              <w:instrText xml:space="preserve"> PAGEREF _Toc68760991 \h </w:instrText>
            </w:r>
            <w:r w:rsidR="00586EDC">
              <w:rPr>
                <w:noProof/>
                <w:webHidden/>
              </w:rPr>
            </w:r>
            <w:r w:rsidR="00586EDC">
              <w:rPr>
                <w:noProof/>
                <w:webHidden/>
              </w:rPr>
              <w:fldChar w:fldCharType="separate"/>
            </w:r>
            <w:r w:rsidR="00586EDC">
              <w:rPr>
                <w:noProof/>
                <w:webHidden/>
              </w:rPr>
              <w:t>3</w:t>
            </w:r>
            <w:r w:rsidR="00586EDC">
              <w:rPr>
                <w:noProof/>
                <w:webHidden/>
              </w:rPr>
              <w:fldChar w:fldCharType="end"/>
            </w:r>
          </w:hyperlink>
        </w:p>
        <w:p w14:paraId="4B144A5F" w14:textId="77777777" w:rsidR="00586EDC" w:rsidRDefault="00741399">
          <w:pPr>
            <w:pStyle w:val="Obsah1"/>
            <w:tabs>
              <w:tab w:val="right" w:leader="dot" w:pos="9060"/>
            </w:tabs>
            <w:rPr>
              <w:rFonts w:eastAsiaTheme="minorEastAsia" w:cstheme="minorBidi"/>
              <w:noProof/>
              <w:sz w:val="22"/>
              <w:lang w:eastAsia="cs-CZ"/>
            </w:rPr>
          </w:pPr>
          <w:hyperlink w:anchor="_Toc68760992" w:history="1">
            <w:r w:rsidR="00586EDC" w:rsidRPr="00495FCC">
              <w:rPr>
                <w:rStyle w:val="Hypertextovodkaz"/>
                <w:rFonts w:eastAsia="Times New Roman" w:cstheme="majorHAnsi"/>
                <w:noProof/>
                <w:lang w:eastAsia="cs-CZ"/>
              </w:rPr>
              <w:t>4</w:t>
            </w:r>
            <w:r w:rsidR="00586EDC" w:rsidRPr="00495FCC">
              <w:rPr>
                <w:rStyle w:val="Hypertextovodkaz"/>
                <w:rFonts w:eastAsia="Times New Roman"/>
                <w:noProof/>
                <w:lang w:eastAsia="cs-CZ"/>
              </w:rPr>
              <w:t xml:space="preserve"> Vzor</w:t>
            </w:r>
            <w:r w:rsidR="00586EDC">
              <w:rPr>
                <w:noProof/>
                <w:webHidden/>
              </w:rPr>
              <w:tab/>
            </w:r>
            <w:r w:rsidR="00586EDC">
              <w:rPr>
                <w:noProof/>
                <w:webHidden/>
              </w:rPr>
              <w:fldChar w:fldCharType="begin"/>
            </w:r>
            <w:r w:rsidR="00586EDC">
              <w:rPr>
                <w:noProof/>
                <w:webHidden/>
              </w:rPr>
              <w:instrText xml:space="preserve"> PAGEREF _Toc68760992 \h </w:instrText>
            </w:r>
            <w:r w:rsidR="00586EDC">
              <w:rPr>
                <w:noProof/>
                <w:webHidden/>
              </w:rPr>
            </w:r>
            <w:r w:rsidR="00586EDC">
              <w:rPr>
                <w:noProof/>
                <w:webHidden/>
              </w:rPr>
              <w:fldChar w:fldCharType="separate"/>
            </w:r>
            <w:r w:rsidR="00586EDC">
              <w:rPr>
                <w:noProof/>
                <w:webHidden/>
              </w:rPr>
              <w:t>4</w:t>
            </w:r>
            <w:r w:rsidR="00586EDC">
              <w:rPr>
                <w:noProof/>
                <w:webHidden/>
              </w:rPr>
              <w:fldChar w:fldCharType="end"/>
            </w:r>
          </w:hyperlink>
        </w:p>
        <w:p w14:paraId="6475E9BD" w14:textId="77777777" w:rsidR="00586EDC" w:rsidRDefault="00741399">
          <w:pPr>
            <w:pStyle w:val="Obsah2"/>
            <w:rPr>
              <w:rFonts w:eastAsiaTheme="minorEastAsia" w:cstheme="minorBidi"/>
              <w:noProof/>
              <w:sz w:val="22"/>
              <w:lang w:eastAsia="cs-CZ"/>
            </w:rPr>
          </w:pPr>
          <w:hyperlink w:anchor="_Toc68760993" w:history="1">
            <w:r w:rsidR="00586EDC" w:rsidRPr="00495FCC">
              <w:rPr>
                <w:rStyle w:val="Hypertextovodkaz"/>
                <w:noProof/>
              </w:rPr>
              <w:t>4.1 Kabelové trasy</w:t>
            </w:r>
            <w:r w:rsidR="00586EDC">
              <w:rPr>
                <w:noProof/>
                <w:webHidden/>
              </w:rPr>
              <w:tab/>
            </w:r>
            <w:r w:rsidR="00586EDC">
              <w:rPr>
                <w:noProof/>
                <w:webHidden/>
              </w:rPr>
              <w:fldChar w:fldCharType="begin"/>
            </w:r>
            <w:r w:rsidR="00586EDC">
              <w:rPr>
                <w:noProof/>
                <w:webHidden/>
              </w:rPr>
              <w:instrText xml:space="preserve"> PAGEREF _Toc68760993 \h </w:instrText>
            </w:r>
            <w:r w:rsidR="00586EDC">
              <w:rPr>
                <w:noProof/>
                <w:webHidden/>
              </w:rPr>
            </w:r>
            <w:r w:rsidR="00586EDC">
              <w:rPr>
                <w:noProof/>
                <w:webHidden/>
              </w:rPr>
              <w:fldChar w:fldCharType="separate"/>
            </w:r>
            <w:r w:rsidR="00586EDC">
              <w:rPr>
                <w:noProof/>
                <w:webHidden/>
              </w:rPr>
              <w:t>4</w:t>
            </w:r>
            <w:r w:rsidR="00586EDC">
              <w:rPr>
                <w:noProof/>
                <w:webHidden/>
              </w:rPr>
              <w:fldChar w:fldCharType="end"/>
            </w:r>
          </w:hyperlink>
        </w:p>
        <w:p w14:paraId="1A94DF97" w14:textId="77777777" w:rsidR="00586EDC" w:rsidRDefault="00741399">
          <w:pPr>
            <w:pStyle w:val="Obsah2"/>
            <w:rPr>
              <w:rFonts w:eastAsiaTheme="minorEastAsia" w:cstheme="minorBidi"/>
              <w:noProof/>
              <w:sz w:val="22"/>
              <w:lang w:eastAsia="cs-CZ"/>
            </w:rPr>
          </w:pPr>
          <w:hyperlink w:anchor="_Toc68760994" w:history="1">
            <w:r w:rsidR="00586EDC" w:rsidRPr="00495FCC">
              <w:rPr>
                <w:rStyle w:val="Hypertextovodkaz"/>
                <w:noProof/>
              </w:rPr>
              <w:t>4.2 Kabelové štítky</w:t>
            </w:r>
            <w:r w:rsidR="00586EDC">
              <w:rPr>
                <w:noProof/>
                <w:webHidden/>
              </w:rPr>
              <w:tab/>
            </w:r>
            <w:r w:rsidR="00586EDC">
              <w:rPr>
                <w:noProof/>
                <w:webHidden/>
              </w:rPr>
              <w:fldChar w:fldCharType="begin"/>
            </w:r>
            <w:r w:rsidR="00586EDC">
              <w:rPr>
                <w:noProof/>
                <w:webHidden/>
              </w:rPr>
              <w:instrText xml:space="preserve"> PAGEREF _Toc68760994 \h </w:instrText>
            </w:r>
            <w:r w:rsidR="00586EDC">
              <w:rPr>
                <w:noProof/>
                <w:webHidden/>
              </w:rPr>
            </w:r>
            <w:r w:rsidR="00586EDC">
              <w:rPr>
                <w:noProof/>
                <w:webHidden/>
              </w:rPr>
              <w:fldChar w:fldCharType="separate"/>
            </w:r>
            <w:r w:rsidR="00586EDC">
              <w:rPr>
                <w:noProof/>
                <w:webHidden/>
              </w:rPr>
              <w:t>4</w:t>
            </w:r>
            <w:r w:rsidR="00586EDC">
              <w:rPr>
                <w:noProof/>
                <w:webHidden/>
              </w:rPr>
              <w:fldChar w:fldCharType="end"/>
            </w:r>
          </w:hyperlink>
        </w:p>
        <w:p w14:paraId="5C5254DB" w14:textId="77777777" w:rsidR="00586EDC" w:rsidRDefault="00741399">
          <w:pPr>
            <w:pStyle w:val="Obsah2"/>
            <w:rPr>
              <w:rFonts w:eastAsiaTheme="minorEastAsia" w:cstheme="minorBidi"/>
              <w:noProof/>
              <w:sz w:val="22"/>
              <w:lang w:eastAsia="cs-CZ"/>
            </w:rPr>
          </w:pPr>
          <w:hyperlink w:anchor="_Toc68760995" w:history="1">
            <w:r w:rsidR="00586EDC" w:rsidRPr="00495FCC">
              <w:rPr>
                <w:rStyle w:val="Hypertextovodkaz"/>
                <w:noProof/>
              </w:rPr>
              <w:t>4.3 Návlečky</w:t>
            </w:r>
            <w:r w:rsidR="00586EDC">
              <w:rPr>
                <w:noProof/>
                <w:webHidden/>
              </w:rPr>
              <w:tab/>
            </w:r>
            <w:r w:rsidR="00586EDC">
              <w:rPr>
                <w:noProof/>
                <w:webHidden/>
              </w:rPr>
              <w:fldChar w:fldCharType="begin"/>
            </w:r>
            <w:r w:rsidR="00586EDC">
              <w:rPr>
                <w:noProof/>
                <w:webHidden/>
              </w:rPr>
              <w:instrText xml:space="preserve"> PAGEREF _Toc68760995 \h </w:instrText>
            </w:r>
            <w:r w:rsidR="00586EDC">
              <w:rPr>
                <w:noProof/>
                <w:webHidden/>
              </w:rPr>
            </w:r>
            <w:r w:rsidR="00586EDC">
              <w:rPr>
                <w:noProof/>
                <w:webHidden/>
              </w:rPr>
              <w:fldChar w:fldCharType="separate"/>
            </w:r>
            <w:r w:rsidR="00586EDC">
              <w:rPr>
                <w:noProof/>
                <w:webHidden/>
              </w:rPr>
              <w:t>4</w:t>
            </w:r>
            <w:r w:rsidR="00586EDC">
              <w:rPr>
                <w:noProof/>
                <w:webHidden/>
              </w:rPr>
              <w:fldChar w:fldCharType="end"/>
            </w:r>
          </w:hyperlink>
        </w:p>
        <w:p w14:paraId="5D8E4DD1" w14:textId="77777777" w:rsidR="00586EDC" w:rsidRDefault="00741399">
          <w:pPr>
            <w:pStyle w:val="Obsah1"/>
            <w:tabs>
              <w:tab w:val="right" w:leader="dot" w:pos="9060"/>
            </w:tabs>
            <w:rPr>
              <w:rFonts w:eastAsiaTheme="minorEastAsia" w:cstheme="minorBidi"/>
              <w:noProof/>
              <w:sz w:val="22"/>
              <w:lang w:eastAsia="cs-CZ"/>
            </w:rPr>
          </w:pPr>
          <w:hyperlink w:anchor="_Toc68760996" w:history="1">
            <w:r w:rsidR="00586EDC" w:rsidRPr="00495FCC">
              <w:rPr>
                <w:rStyle w:val="Hypertextovodkaz"/>
                <w:rFonts w:cstheme="majorHAnsi"/>
                <w:noProof/>
              </w:rPr>
              <w:t>5</w:t>
            </w:r>
            <w:r w:rsidR="00586EDC" w:rsidRPr="00495FCC">
              <w:rPr>
                <w:rStyle w:val="Hypertextovodkaz"/>
                <w:rFonts w:cstheme="minorHAnsi"/>
                <w:noProof/>
              </w:rPr>
              <w:t xml:space="preserve"> Doplňující informace</w:t>
            </w:r>
            <w:r w:rsidR="00586EDC">
              <w:rPr>
                <w:noProof/>
                <w:webHidden/>
              </w:rPr>
              <w:tab/>
            </w:r>
            <w:r w:rsidR="00586EDC">
              <w:rPr>
                <w:noProof/>
                <w:webHidden/>
              </w:rPr>
              <w:fldChar w:fldCharType="begin"/>
            </w:r>
            <w:r w:rsidR="00586EDC">
              <w:rPr>
                <w:noProof/>
                <w:webHidden/>
              </w:rPr>
              <w:instrText xml:space="preserve"> PAGEREF _Toc68760996 \h </w:instrText>
            </w:r>
            <w:r w:rsidR="00586EDC">
              <w:rPr>
                <w:noProof/>
                <w:webHidden/>
              </w:rPr>
            </w:r>
            <w:r w:rsidR="00586EDC">
              <w:rPr>
                <w:noProof/>
                <w:webHidden/>
              </w:rPr>
              <w:fldChar w:fldCharType="separate"/>
            </w:r>
            <w:r w:rsidR="00586EDC">
              <w:rPr>
                <w:noProof/>
                <w:webHidden/>
              </w:rPr>
              <w:t>4</w:t>
            </w:r>
            <w:r w:rsidR="00586EDC">
              <w:rPr>
                <w:noProof/>
                <w:webHidden/>
              </w:rPr>
              <w:fldChar w:fldCharType="end"/>
            </w:r>
          </w:hyperlink>
        </w:p>
        <w:p w14:paraId="52DDADD1" w14:textId="77777777" w:rsidR="00F825D4" w:rsidRDefault="00F825D4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1D620152" w14:textId="77777777" w:rsidR="00EA65BE" w:rsidRDefault="00EA65BE" w:rsidP="00EA65BE">
      <w:r>
        <w:br w:type="page"/>
      </w:r>
    </w:p>
    <w:p w14:paraId="53D96AD3" w14:textId="5F51803F" w:rsidR="00B22908" w:rsidRPr="00971D9B" w:rsidRDefault="004035A0" w:rsidP="00B22908">
      <w:pPr>
        <w:pStyle w:val="Nadpis1"/>
      </w:pPr>
      <w:bookmarkStart w:id="1" w:name="_Toc68760987"/>
      <w:r w:rsidRPr="00971D9B">
        <w:lastRenderedPageBreak/>
        <w:t>Úvod</w:t>
      </w:r>
      <w:bookmarkEnd w:id="1"/>
    </w:p>
    <w:p w14:paraId="1B72F641" w14:textId="2EBC1D7A" w:rsidR="00692F2E" w:rsidRPr="00727AD7" w:rsidRDefault="00993E1F" w:rsidP="00AD00F9">
      <w:pPr>
        <w:rPr>
          <w:rFonts w:cstheme="minorHAnsi"/>
          <w:strike/>
          <w:szCs w:val="24"/>
        </w:rPr>
      </w:pPr>
      <w:r w:rsidRPr="00727AD7">
        <w:rPr>
          <w:rFonts w:cstheme="minorHAnsi"/>
          <w:szCs w:val="24"/>
        </w:rPr>
        <w:t xml:space="preserve">Předpis vniknul za účelem </w:t>
      </w:r>
      <w:r w:rsidR="005C43EF" w:rsidRPr="00727AD7">
        <w:rPr>
          <w:rFonts w:cstheme="minorHAnsi"/>
          <w:szCs w:val="24"/>
        </w:rPr>
        <w:t xml:space="preserve">sjednocení značení </w:t>
      </w:r>
      <w:r w:rsidR="00B813F1">
        <w:rPr>
          <w:rFonts w:cstheme="minorHAnsi"/>
          <w:szCs w:val="24"/>
        </w:rPr>
        <w:t>kabelů</w:t>
      </w:r>
      <w:r w:rsidR="00B9284E">
        <w:rPr>
          <w:rFonts w:cstheme="minorHAnsi"/>
          <w:szCs w:val="24"/>
        </w:rPr>
        <w:t xml:space="preserve"> a žil</w:t>
      </w:r>
      <w:r w:rsidR="00BD563D" w:rsidRPr="00727AD7">
        <w:rPr>
          <w:rFonts w:cstheme="minorHAnsi"/>
          <w:szCs w:val="24"/>
        </w:rPr>
        <w:t xml:space="preserve"> na </w:t>
      </w:r>
      <w:proofErr w:type="spellStart"/>
      <w:r w:rsidR="00BD563D" w:rsidRPr="00727AD7">
        <w:rPr>
          <w:rFonts w:cstheme="minorHAnsi"/>
          <w:szCs w:val="24"/>
        </w:rPr>
        <w:t>TpZL</w:t>
      </w:r>
      <w:proofErr w:type="spellEnd"/>
      <w:r w:rsidR="0058064B" w:rsidRPr="00727AD7">
        <w:rPr>
          <w:rFonts w:cstheme="minorHAnsi"/>
          <w:szCs w:val="24"/>
        </w:rPr>
        <w:t>.</w:t>
      </w:r>
    </w:p>
    <w:p w14:paraId="1EFBCA1C" w14:textId="57BE6218" w:rsidR="00692F2E" w:rsidRPr="00727AD7" w:rsidRDefault="00971D9B" w:rsidP="00692F2E">
      <w:pPr>
        <w:pStyle w:val="Nadpis1"/>
        <w:rPr>
          <w:rFonts w:cstheme="majorHAnsi"/>
        </w:rPr>
      </w:pPr>
      <w:bookmarkStart w:id="2" w:name="_Toc68760988"/>
      <w:r w:rsidRPr="00727AD7">
        <w:rPr>
          <w:rFonts w:cstheme="majorHAnsi"/>
        </w:rPr>
        <w:t xml:space="preserve">Značení a umístění </w:t>
      </w:r>
      <w:r w:rsidR="00F502EB">
        <w:rPr>
          <w:rFonts w:cstheme="majorHAnsi"/>
        </w:rPr>
        <w:t xml:space="preserve">kabelových tras, </w:t>
      </w:r>
      <w:r w:rsidRPr="00727AD7">
        <w:rPr>
          <w:rFonts w:cstheme="majorHAnsi"/>
        </w:rPr>
        <w:t>kabel</w:t>
      </w:r>
      <w:r w:rsidR="00567B37">
        <w:rPr>
          <w:rFonts w:cstheme="majorHAnsi"/>
        </w:rPr>
        <w:t>ů a žil</w:t>
      </w:r>
      <w:bookmarkEnd w:id="2"/>
    </w:p>
    <w:p w14:paraId="670B0561" w14:textId="24358260" w:rsidR="00692F2E" w:rsidRPr="00727AD7" w:rsidRDefault="00692F2E" w:rsidP="00692F2E">
      <w:pPr>
        <w:autoSpaceDE w:val="0"/>
        <w:autoSpaceDN w:val="0"/>
        <w:adjustRightInd w:val="0"/>
        <w:ind w:firstLine="0"/>
        <w:rPr>
          <w:rFonts w:eastAsia="Times New Roman" w:cstheme="minorHAnsi"/>
          <w:b/>
          <w:szCs w:val="24"/>
          <w:lang w:eastAsia="cs-CZ"/>
        </w:rPr>
      </w:pPr>
      <w:r w:rsidRPr="00727AD7">
        <w:rPr>
          <w:rFonts w:eastAsia="Times New Roman" w:cstheme="minorHAnsi"/>
          <w:b/>
          <w:szCs w:val="24"/>
          <w:lang w:eastAsia="cs-CZ"/>
        </w:rPr>
        <w:t>Doplňkové popisné označení (= štít</w:t>
      </w:r>
      <w:r w:rsidR="00567B37">
        <w:rPr>
          <w:rFonts w:eastAsia="Times New Roman" w:cstheme="minorHAnsi"/>
          <w:b/>
          <w:szCs w:val="24"/>
          <w:lang w:eastAsia="cs-CZ"/>
        </w:rPr>
        <w:t>ek trasy, štítek kabelu</w:t>
      </w:r>
      <w:r w:rsidRPr="00727AD7">
        <w:rPr>
          <w:rFonts w:eastAsia="Times New Roman" w:cstheme="minorHAnsi"/>
          <w:b/>
          <w:szCs w:val="24"/>
          <w:lang w:eastAsia="cs-CZ"/>
        </w:rPr>
        <w:t xml:space="preserve">, návlečky) </w:t>
      </w:r>
      <w:r w:rsidR="005B41DB" w:rsidRPr="00727AD7">
        <w:rPr>
          <w:rFonts w:eastAsia="Times New Roman" w:cstheme="minorHAnsi"/>
          <w:b/>
          <w:szCs w:val="24"/>
          <w:lang w:eastAsia="cs-CZ"/>
        </w:rPr>
        <w:t xml:space="preserve">musí </w:t>
      </w:r>
      <w:r w:rsidRPr="00727AD7">
        <w:rPr>
          <w:rFonts w:eastAsia="Times New Roman" w:cstheme="minorHAnsi"/>
          <w:b/>
          <w:szCs w:val="24"/>
          <w:lang w:eastAsia="cs-CZ"/>
        </w:rPr>
        <w:t>odpovídat:</w:t>
      </w:r>
    </w:p>
    <w:p w14:paraId="2CDA411E" w14:textId="0866AC7C" w:rsidR="00692F2E" w:rsidRPr="00727AD7" w:rsidRDefault="00692F2E" w:rsidP="005B41DB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 xml:space="preserve">ČSN EN 62491 Průmyslové systémy, instalace a zařízení a průmyslové produkty - </w:t>
      </w:r>
      <w:r w:rsidR="00B9284E">
        <w:rPr>
          <w:rFonts w:eastAsia="Times New Roman" w:cstheme="minorHAnsi"/>
          <w:szCs w:val="24"/>
          <w:lang w:eastAsia="cs-CZ"/>
        </w:rPr>
        <w:t>Popisné označování kabelů a žil.</w:t>
      </w:r>
    </w:p>
    <w:p w14:paraId="4C00DE6F" w14:textId="1D109F1E" w:rsidR="00692F2E" w:rsidRDefault="00692F2E" w:rsidP="005B41DB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>ČSN EN 60445 Základní a bezpečnostní zásady pro rozhraní člověk-stroj, značení a identifikaci - Identifikace svorek předmětů, konců vodičů a vodičů</w:t>
      </w:r>
      <w:r w:rsidR="00AB2A2F">
        <w:rPr>
          <w:rFonts w:eastAsia="Times New Roman" w:cstheme="minorHAnsi"/>
          <w:szCs w:val="24"/>
          <w:lang w:eastAsia="cs-CZ"/>
        </w:rPr>
        <w:t>.</w:t>
      </w:r>
    </w:p>
    <w:p w14:paraId="0391D438" w14:textId="0CEB5A43" w:rsidR="00AB2A2F" w:rsidRDefault="00567B37" w:rsidP="005B41DB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>
        <w:rPr>
          <w:rFonts w:eastAsia="Times New Roman" w:cstheme="minorHAnsi"/>
          <w:szCs w:val="24"/>
          <w:lang w:eastAsia="cs-CZ"/>
        </w:rPr>
        <w:t xml:space="preserve">Doplňkové popisné označení </w:t>
      </w:r>
      <w:r w:rsidR="00AB2A2F">
        <w:rPr>
          <w:rFonts w:eastAsia="Times New Roman" w:cstheme="minorHAnsi"/>
          <w:szCs w:val="24"/>
          <w:lang w:eastAsia="cs-CZ"/>
        </w:rPr>
        <w:t>musí zůstat čitelné a up</w:t>
      </w:r>
      <w:r>
        <w:rPr>
          <w:rFonts w:eastAsia="Times New Roman" w:cstheme="minorHAnsi"/>
          <w:szCs w:val="24"/>
          <w:lang w:eastAsia="cs-CZ"/>
        </w:rPr>
        <w:t>ev</w:t>
      </w:r>
      <w:r w:rsidR="00AB2A2F">
        <w:rPr>
          <w:rFonts w:eastAsia="Times New Roman" w:cstheme="minorHAnsi"/>
          <w:szCs w:val="24"/>
          <w:lang w:eastAsia="cs-CZ"/>
        </w:rPr>
        <w:t>něné po celou dobu živostnosti</w:t>
      </w:r>
      <w:r>
        <w:rPr>
          <w:rFonts w:eastAsia="Times New Roman" w:cstheme="minorHAnsi"/>
          <w:szCs w:val="24"/>
          <w:lang w:eastAsia="cs-CZ"/>
        </w:rPr>
        <w:t xml:space="preserve"> (trasy, kabelu)</w:t>
      </w:r>
      <w:r w:rsidR="00AB2A2F">
        <w:rPr>
          <w:rFonts w:eastAsia="Times New Roman" w:cstheme="minorHAnsi"/>
          <w:szCs w:val="24"/>
          <w:lang w:eastAsia="cs-CZ"/>
        </w:rPr>
        <w:t xml:space="preserve"> v daném prostředí.</w:t>
      </w:r>
    </w:p>
    <w:p w14:paraId="235F265A" w14:textId="2063FE39" w:rsidR="00567B37" w:rsidRPr="00727AD7" w:rsidRDefault="00567B37" w:rsidP="00567B37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>
        <w:rPr>
          <w:rFonts w:eastAsia="Times New Roman" w:cstheme="minorHAnsi"/>
          <w:szCs w:val="24"/>
          <w:lang w:eastAsia="cs-CZ"/>
        </w:rPr>
        <w:t>Doplňkové popisné označení musí</w:t>
      </w:r>
      <w:r w:rsidRPr="00727AD7">
        <w:rPr>
          <w:rFonts w:eastAsia="Times New Roman" w:cstheme="minorHAnsi"/>
          <w:szCs w:val="24"/>
          <w:lang w:eastAsia="cs-CZ"/>
        </w:rPr>
        <w:t xml:space="preserve"> </w:t>
      </w:r>
      <w:r w:rsidR="00D7568A">
        <w:rPr>
          <w:rFonts w:eastAsia="Times New Roman" w:cstheme="minorHAnsi"/>
          <w:szCs w:val="24"/>
          <w:lang w:eastAsia="cs-CZ"/>
        </w:rPr>
        <w:t>být shodné</w:t>
      </w:r>
      <w:r>
        <w:rPr>
          <w:rFonts w:eastAsia="Times New Roman" w:cstheme="minorHAnsi"/>
          <w:szCs w:val="24"/>
          <w:lang w:eastAsia="cs-CZ"/>
        </w:rPr>
        <w:t xml:space="preserve"> se značením ve veškeré odevzdané dokumentaci</w:t>
      </w:r>
      <w:r w:rsidRPr="00727AD7">
        <w:rPr>
          <w:rFonts w:eastAsia="Times New Roman" w:cstheme="minorHAnsi"/>
          <w:szCs w:val="24"/>
          <w:lang w:eastAsia="cs-CZ"/>
        </w:rPr>
        <w:t>.</w:t>
      </w:r>
    </w:p>
    <w:p w14:paraId="71B8F04F" w14:textId="320C22ED" w:rsidR="00F502EB" w:rsidRDefault="00F502EB" w:rsidP="00F145CE">
      <w:pPr>
        <w:pStyle w:val="Nadpis2"/>
      </w:pPr>
      <w:bookmarkStart w:id="3" w:name="_Toc68760989"/>
      <w:r w:rsidRPr="00F145CE">
        <w:t>Značení</w:t>
      </w:r>
      <w:r>
        <w:t xml:space="preserve"> </w:t>
      </w:r>
      <w:r w:rsidRPr="00F145CE">
        <w:t>kabelových</w:t>
      </w:r>
      <w:r>
        <w:t xml:space="preserve"> tras </w:t>
      </w:r>
      <w:r w:rsidR="00751EF0">
        <w:t xml:space="preserve">štítkem </w:t>
      </w:r>
      <w:r>
        <w:t>musí</w:t>
      </w:r>
      <w:r w:rsidRPr="00727AD7">
        <w:t xml:space="preserve"> splňovat:</w:t>
      </w:r>
      <w:bookmarkEnd w:id="3"/>
    </w:p>
    <w:p w14:paraId="7A69AE9B" w14:textId="11F3ADC3" w:rsidR="00567B37" w:rsidRDefault="00567B37" w:rsidP="00567B37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>
        <w:rPr>
          <w:rFonts w:eastAsia="Times New Roman" w:cstheme="minorHAnsi"/>
          <w:szCs w:val="24"/>
          <w:lang w:eastAsia="cs-CZ"/>
        </w:rPr>
        <w:t>Značení kabelových tras navrhne dodavatel</w:t>
      </w:r>
      <w:r w:rsidR="00F145CE">
        <w:rPr>
          <w:rFonts w:eastAsia="Times New Roman" w:cstheme="minorHAnsi"/>
          <w:szCs w:val="24"/>
          <w:lang w:eastAsia="cs-CZ"/>
        </w:rPr>
        <w:t>.</w:t>
      </w:r>
    </w:p>
    <w:p w14:paraId="257844CA" w14:textId="5C7DAB71" w:rsidR="00F145CE" w:rsidRDefault="00D7568A" w:rsidP="00567B37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>
        <w:rPr>
          <w:rFonts w:eastAsia="Times New Roman" w:cstheme="minorHAnsi"/>
          <w:szCs w:val="24"/>
          <w:lang w:eastAsia="cs-CZ"/>
        </w:rPr>
        <w:t>Štítky budou</w:t>
      </w:r>
      <w:r w:rsidR="00F145CE">
        <w:rPr>
          <w:rFonts w:eastAsia="Times New Roman" w:cstheme="minorHAnsi"/>
          <w:szCs w:val="24"/>
          <w:lang w:eastAsia="cs-CZ"/>
        </w:rPr>
        <w:t xml:space="preserve"> čitelné z předpokládaného místa čtení.</w:t>
      </w:r>
    </w:p>
    <w:p w14:paraId="765ED59B" w14:textId="5EF660D4" w:rsidR="00567B37" w:rsidRDefault="00D7568A" w:rsidP="00567B37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>
        <w:rPr>
          <w:rFonts w:eastAsia="Times New Roman" w:cstheme="minorHAnsi"/>
          <w:szCs w:val="24"/>
          <w:lang w:eastAsia="cs-CZ"/>
        </w:rPr>
        <w:t>Trasa bude značena</w:t>
      </w:r>
      <w:r w:rsidR="00751EF0">
        <w:rPr>
          <w:rFonts w:eastAsia="Times New Roman" w:cstheme="minorHAnsi"/>
          <w:szCs w:val="24"/>
          <w:lang w:eastAsia="cs-CZ"/>
        </w:rPr>
        <w:t xml:space="preserve"> na viditelných místech po</w:t>
      </w:r>
      <w:r w:rsidR="00567B37">
        <w:rPr>
          <w:rFonts w:eastAsia="Times New Roman" w:cstheme="minorHAnsi"/>
          <w:szCs w:val="24"/>
          <w:lang w:eastAsia="cs-CZ"/>
        </w:rPr>
        <w:t xml:space="preserve"> každých </w:t>
      </w:r>
      <w:r w:rsidR="00567B37" w:rsidRPr="00727AD7">
        <w:rPr>
          <w:rFonts w:eastAsia="Times New Roman" w:cstheme="minorHAnsi"/>
          <w:szCs w:val="24"/>
          <w:lang w:eastAsia="cs-CZ"/>
        </w:rPr>
        <w:t>20</w:t>
      </w:r>
      <w:r w:rsidR="00567B37">
        <w:rPr>
          <w:rFonts w:eastAsia="Times New Roman" w:cstheme="minorHAnsi"/>
          <w:szCs w:val="24"/>
          <w:lang w:eastAsia="cs-CZ"/>
        </w:rPr>
        <w:t xml:space="preserve"> </w:t>
      </w:r>
      <w:r w:rsidR="00567B37" w:rsidRPr="00727AD7">
        <w:rPr>
          <w:rFonts w:eastAsia="Times New Roman" w:cstheme="minorHAnsi"/>
          <w:szCs w:val="24"/>
          <w:lang w:eastAsia="cs-CZ"/>
        </w:rPr>
        <w:t>m</w:t>
      </w:r>
      <w:r w:rsidR="00751EF0">
        <w:rPr>
          <w:rFonts w:eastAsia="Times New Roman" w:cstheme="minorHAnsi"/>
          <w:szCs w:val="24"/>
          <w:lang w:eastAsia="cs-CZ"/>
        </w:rPr>
        <w:t xml:space="preserve">, u každé </w:t>
      </w:r>
      <w:r w:rsidR="00567B37">
        <w:rPr>
          <w:rFonts w:eastAsia="Times New Roman" w:cstheme="minorHAnsi"/>
          <w:szCs w:val="24"/>
          <w:lang w:eastAsia="cs-CZ"/>
        </w:rPr>
        <w:t>p</w:t>
      </w:r>
      <w:r w:rsidR="00751EF0">
        <w:rPr>
          <w:rFonts w:eastAsia="Times New Roman" w:cstheme="minorHAnsi"/>
          <w:szCs w:val="24"/>
          <w:lang w:eastAsia="cs-CZ"/>
        </w:rPr>
        <w:t xml:space="preserve">řepážky </w:t>
      </w:r>
      <w:r w:rsidR="00567B37">
        <w:rPr>
          <w:rFonts w:eastAsia="Times New Roman" w:cstheme="minorHAnsi"/>
          <w:szCs w:val="24"/>
          <w:lang w:eastAsia="cs-CZ"/>
        </w:rPr>
        <w:t>/zd</w:t>
      </w:r>
      <w:r w:rsidR="00751EF0">
        <w:rPr>
          <w:rFonts w:eastAsia="Times New Roman" w:cstheme="minorHAnsi"/>
          <w:szCs w:val="24"/>
          <w:lang w:eastAsia="cs-CZ"/>
        </w:rPr>
        <w:t>i</w:t>
      </w:r>
      <w:r w:rsidR="00567B37">
        <w:rPr>
          <w:rFonts w:eastAsia="Times New Roman" w:cstheme="minorHAnsi"/>
          <w:szCs w:val="24"/>
          <w:lang w:eastAsia="cs-CZ"/>
        </w:rPr>
        <w:t xml:space="preserve"> (zejména protipožárních), </w:t>
      </w:r>
      <w:r w:rsidR="00567B37" w:rsidRPr="00727AD7">
        <w:rPr>
          <w:rFonts w:eastAsia="Times New Roman" w:cstheme="minorHAnsi"/>
          <w:szCs w:val="24"/>
          <w:lang w:eastAsia="cs-CZ"/>
        </w:rPr>
        <w:t>v míst</w:t>
      </w:r>
      <w:r w:rsidR="00567B37">
        <w:rPr>
          <w:rFonts w:eastAsia="Times New Roman" w:cstheme="minorHAnsi"/>
          <w:szCs w:val="24"/>
          <w:lang w:eastAsia="cs-CZ"/>
        </w:rPr>
        <w:t>ech</w:t>
      </w:r>
      <w:r w:rsidR="00567B37" w:rsidRPr="00727AD7">
        <w:rPr>
          <w:rFonts w:eastAsia="Times New Roman" w:cstheme="minorHAnsi"/>
          <w:szCs w:val="24"/>
          <w:lang w:eastAsia="cs-CZ"/>
        </w:rPr>
        <w:t xml:space="preserve"> křížení</w:t>
      </w:r>
      <w:r w:rsidR="00567B37">
        <w:rPr>
          <w:rFonts w:eastAsia="Times New Roman" w:cstheme="minorHAnsi"/>
          <w:szCs w:val="24"/>
          <w:lang w:eastAsia="cs-CZ"/>
        </w:rPr>
        <w:t xml:space="preserve"> a u každé odbočky</w:t>
      </w:r>
      <w:r w:rsidR="00567B37" w:rsidRPr="00727AD7">
        <w:rPr>
          <w:rFonts w:eastAsia="Times New Roman" w:cstheme="minorHAnsi"/>
          <w:szCs w:val="24"/>
          <w:lang w:eastAsia="cs-CZ"/>
        </w:rPr>
        <w:t>.</w:t>
      </w:r>
    </w:p>
    <w:p w14:paraId="0C472C0A" w14:textId="57D7463D" w:rsidR="005B41DB" w:rsidRPr="00727AD7" w:rsidRDefault="005B41DB" w:rsidP="00F145CE">
      <w:pPr>
        <w:pStyle w:val="Nadpis2"/>
      </w:pPr>
      <w:bookmarkStart w:id="4" w:name="_Toc68760990"/>
      <w:r w:rsidRPr="00727AD7">
        <w:t>Znač</w:t>
      </w:r>
      <w:r w:rsidR="00FA5E0F">
        <w:t xml:space="preserve">ení </w:t>
      </w:r>
      <w:r w:rsidR="00751EF0">
        <w:t xml:space="preserve">kabelů </w:t>
      </w:r>
      <w:r w:rsidR="00F36BCF">
        <w:t xml:space="preserve">štítkem </w:t>
      </w:r>
      <w:r w:rsidRPr="00727AD7">
        <w:t>musí splňovat:</w:t>
      </w:r>
      <w:bookmarkEnd w:id="4"/>
    </w:p>
    <w:p w14:paraId="676E25AA" w14:textId="0557FA57" w:rsidR="00AB2A2F" w:rsidRPr="00182C20" w:rsidRDefault="00801D7A" w:rsidP="00182C20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 w:rsidRPr="00356507">
        <w:rPr>
          <w:rFonts w:eastAsia="Times New Roman" w:cstheme="minorHAnsi"/>
          <w:szCs w:val="24"/>
          <w:lang w:eastAsia="cs-CZ"/>
        </w:rPr>
        <w:t>Nerezové</w:t>
      </w:r>
      <w:r w:rsidR="00B9284E">
        <w:rPr>
          <w:rFonts w:eastAsia="Times New Roman" w:cstheme="minorHAnsi"/>
          <w:szCs w:val="24"/>
          <w:lang w:eastAsia="cs-CZ"/>
        </w:rPr>
        <w:t xml:space="preserve"> (nebo plastové)</w:t>
      </w:r>
      <w:r w:rsidRPr="00356507">
        <w:rPr>
          <w:rFonts w:eastAsia="Times New Roman" w:cstheme="minorHAnsi"/>
          <w:szCs w:val="24"/>
          <w:lang w:eastAsia="cs-CZ"/>
        </w:rPr>
        <w:t xml:space="preserve"> provedení štítku o rozměrech </w:t>
      </w:r>
      <w:r>
        <w:rPr>
          <w:rFonts w:eastAsia="Times New Roman" w:cstheme="minorHAnsi"/>
          <w:szCs w:val="24"/>
          <w:lang w:eastAsia="cs-CZ"/>
        </w:rPr>
        <w:t xml:space="preserve">např. </w:t>
      </w:r>
      <w:r w:rsidRPr="00356507">
        <w:rPr>
          <w:rFonts w:eastAsia="Times New Roman" w:cstheme="minorHAnsi"/>
          <w:szCs w:val="24"/>
          <w:lang w:eastAsia="cs-CZ"/>
        </w:rPr>
        <w:t>90 x 20 x 0,25 mm</w:t>
      </w:r>
      <w:r>
        <w:rPr>
          <w:rFonts w:eastAsia="Times New Roman" w:cstheme="minorHAnsi"/>
          <w:szCs w:val="24"/>
          <w:lang w:eastAsia="cs-CZ"/>
        </w:rPr>
        <w:t xml:space="preserve"> </w:t>
      </w:r>
      <w:r w:rsidRPr="00356507">
        <w:rPr>
          <w:rFonts w:eastAsia="Times New Roman" w:cstheme="minorHAnsi"/>
          <w:szCs w:val="24"/>
          <w:lang w:eastAsia="cs-CZ"/>
        </w:rPr>
        <w:t xml:space="preserve">s otvory pro </w:t>
      </w:r>
      <w:r w:rsidR="00B9284E">
        <w:rPr>
          <w:rFonts w:eastAsia="Times New Roman" w:cstheme="minorHAnsi"/>
          <w:szCs w:val="24"/>
          <w:lang w:eastAsia="cs-CZ"/>
        </w:rPr>
        <w:t>uchycení štítku na dvou místech, viz obrázek níže.</w:t>
      </w:r>
    </w:p>
    <w:p w14:paraId="4C4131A7" w14:textId="7C8CF1AD" w:rsidR="00801D7A" w:rsidRDefault="00234E8F" w:rsidP="00801D7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>
        <w:rPr>
          <w:rFonts w:eastAsia="Times New Roman" w:cstheme="minorHAnsi"/>
          <w:szCs w:val="24"/>
          <w:lang w:eastAsia="cs-CZ"/>
        </w:rPr>
        <w:t>K</w:t>
      </w:r>
      <w:r w:rsidR="00801D7A" w:rsidRPr="00356507">
        <w:rPr>
          <w:rFonts w:eastAsia="Times New Roman" w:cstheme="minorHAnsi"/>
          <w:szCs w:val="24"/>
          <w:lang w:eastAsia="cs-CZ"/>
        </w:rPr>
        <w:t>ulaté rohy bez otřepů a zaoblené hrany tak, aby štítek nep</w:t>
      </w:r>
      <w:r w:rsidR="00B9284E">
        <w:rPr>
          <w:rFonts w:eastAsia="Times New Roman" w:cstheme="minorHAnsi"/>
          <w:szCs w:val="24"/>
          <w:lang w:eastAsia="cs-CZ"/>
        </w:rPr>
        <w:t>orušil</w:t>
      </w:r>
      <w:r w:rsidR="00801D7A" w:rsidRPr="00356507">
        <w:rPr>
          <w:rFonts w:eastAsia="Times New Roman" w:cstheme="minorHAnsi"/>
          <w:szCs w:val="24"/>
          <w:lang w:eastAsia="cs-CZ"/>
        </w:rPr>
        <w:t xml:space="preserve"> kabel.</w:t>
      </w:r>
    </w:p>
    <w:p w14:paraId="227C2AF8" w14:textId="7CE2CE7C" w:rsidR="0055166F" w:rsidRPr="00AB2A2F" w:rsidRDefault="00182C20" w:rsidP="004D34D3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>
        <w:rPr>
          <w:rFonts w:eastAsia="Times New Roman" w:cstheme="minorHAnsi"/>
          <w:szCs w:val="24"/>
          <w:lang w:eastAsia="cs-CZ"/>
        </w:rPr>
        <w:t>Štítek obsahující čtyři řádky pro identifikaci s textem strojově tištěným</w:t>
      </w:r>
      <w:r w:rsidR="0055166F" w:rsidRPr="00AB2A2F">
        <w:rPr>
          <w:rFonts w:eastAsia="Times New Roman" w:cstheme="minorHAnsi"/>
          <w:szCs w:val="24"/>
          <w:lang w:eastAsia="cs-CZ"/>
        </w:rPr>
        <w:t>, viz vzor níže.</w:t>
      </w:r>
    </w:p>
    <w:p w14:paraId="1BB1DB57" w14:textId="06673F3B" w:rsidR="00801D7A" w:rsidRDefault="00801D7A" w:rsidP="00801D7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 xml:space="preserve">Štítek </w:t>
      </w:r>
      <w:r>
        <w:rPr>
          <w:rFonts w:eastAsia="Times New Roman" w:cstheme="minorHAnsi"/>
          <w:szCs w:val="24"/>
          <w:lang w:eastAsia="cs-CZ"/>
        </w:rPr>
        <w:t>musí být odolný p</w:t>
      </w:r>
      <w:r w:rsidRPr="00727AD7">
        <w:rPr>
          <w:rFonts w:eastAsia="Times New Roman" w:cstheme="minorHAnsi"/>
          <w:szCs w:val="24"/>
          <w:lang w:eastAsia="cs-CZ"/>
        </w:rPr>
        <w:t>roti umytí,</w:t>
      </w:r>
      <w:r w:rsidR="00AB2A2F">
        <w:rPr>
          <w:rFonts w:eastAsia="Times New Roman" w:cstheme="minorHAnsi"/>
          <w:szCs w:val="24"/>
          <w:lang w:eastAsia="cs-CZ"/>
        </w:rPr>
        <w:t xml:space="preserve"> vlhkosti,</w:t>
      </w:r>
      <w:r w:rsidRPr="00727AD7">
        <w:rPr>
          <w:rFonts w:eastAsia="Times New Roman" w:cstheme="minorHAnsi"/>
          <w:szCs w:val="24"/>
          <w:lang w:eastAsia="cs-CZ"/>
        </w:rPr>
        <w:t xml:space="preserve"> UV záření</w:t>
      </w:r>
      <w:r>
        <w:rPr>
          <w:rFonts w:eastAsia="Times New Roman" w:cstheme="minorHAnsi"/>
          <w:szCs w:val="24"/>
          <w:lang w:eastAsia="cs-CZ"/>
        </w:rPr>
        <w:t>,</w:t>
      </w:r>
      <w:r w:rsidRPr="00727AD7">
        <w:rPr>
          <w:rFonts w:eastAsia="Times New Roman" w:cstheme="minorHAnsi"/>
          <w:szCs w:val="24"/>
          <w:lang w:eastAsia="cs-CZ"/>
        </w:rPr>
        <w:t xml:space="preserve"> olejům</w:t>
      </w:r>
      <w:r>
        <w:rPr>
          <w:rFonts w:eastAsia="Times New Roman" w:cstheme="minorHAnsi"/>
          <w:szCs w:val="24"/>
          <w:lang w:eastAsia="cs-CZ"/>
        </w:rPr>
        <w:t xml:space="preserve"> a teplotám -30°C až +60°C.</w:t>
      </w:r>
    </w:p>
    <w:p w14:paraId="709E0F41" w14:textId="41F176FA" w:rsidR="00234E8F" w:rsidRDefault="00234E8F" w:rsidP="00801D7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>
        <w:rPr>
          <w:rFonts w:eastAsia="Times New Roman" w:cstheme="minorHAnsi"/>
          <w:szCs w:val="24"/>
          <w:lang w:eastAsia="cs-CZ"/>
        </w:rPr>
        <w:t>V chemické</w:t>
      </w:r>
      <w:r w:rsidRPr="00727AD7">
        <w:rPr>
          <w:rFonts w:eastAsia="Times New Roman" w:cstheme="minorHAnsi"/>
          <w:szCs w:val="24"/>
          <w:lang w:eastAsia="cs-CZ"/>
        </w:rPr>
        <w:t xml:space="preserve">m </w:t>
      </w:r>
      <w:r>
        <w:rPr>
          <w:rFonts w:eastAsia="Times New Roman" w:cstheme="minorHAnsi"/>
          <w:szCs w:val="24"/>
          <w:lang w:eastAsia="cs-CZ"/>
        </w:rPr>
        <w:t>prostředí</w:t>
      </w:r>
      <w:r w:rsidR="00AB2A2F">
        <w:rPr>
          <w:rFonts w:eastAsia="Times New Roman" w:cstheme="minorHAnsi"/>
          <w:szCs w:val="24"/>
          <w:lang w:eastAsia="cs-CZ"/>
        </w:rPr>
        <w:t xml:space="preserve"> a jeho okolí</w:t>
      </w:r>
      <w:r>
        <w:rPr>
          <w:rFonts w:eastAsia="Times New Roman" w:cstheme="minorHAnsi"/>
          <w:szCs w:val="24"/>
          <w:lang w:eastAsia="cs-CZ"/>
        </w:rPr>
        <w:t xml:space="preserve"> musí být</w:t>
      </w:r>
      <w:r w:rsidRPr="00727AD7">
        <w:rPr>
          <w:rFonts w:eastAsia="Times New Roman" w:cstheme="minorHAnsi"/>
          <w:szCs w:val="24"/>
          <w:lang w:eastAsia="cs-CZ"/>
        </w:rPr>
        <w:t xml:space="preserve"> odolný proti dané chemikálii</w:t>
      </w:r>
      <w:r>
        <w:rPr>
          <w:rFonts w:eastAsia="Times New Roman" w:cstheme="minorHAnsi"/>
          <w:szCs w:val="24"/>
          <w:lang w:eastAsia="cs-CZ"/>
        </w:rPr>
        <w:t>.</w:t>
      </w:r>
    </w:p>
    <w:p w14:paraId="14D5B9EE" w14:textId="58BFF06A" w:rsidR="0055166F" w:rsidRPr="0055166F" w:rsidRDefault="0055166F" w:rsidP="0055166F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 w:rsidRPr="0055166F">
        <w:rPr>
          <w:rFonts w:eastAsia="Times New Roman" w:cstheme="minorHAnsi"/>
          <w:szCs w:val="24"/>
          <w:lang w:eastAsia="cs-CZ"/>
        </w:rPr>
        <w:t>V prostředí, kde není možné použít nerezový vodivý štítek (z důvodu bezpečnosti), použít štítek z nevodivého materiálu.</w:t>
      </w:r>
    </w:p>
    <w:p w14:paraId="4DAB6D13" w14:textId="57251004" w:rsidR="0055166F" w:rsidRDefault="0055166F" w:rsidP="0055166F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 xml:space="preserve">Každý kabel </w:t>
      </w:r>
      <w:r w:rsidR="00567B37">
        <w:rPr>
          <w:rFonts w:eastAsia="Times New Roman" w:cstheme="minorHAnsi"/>
          <w:szCs w:val="24"/>
          <w:lang w:eastAsia="cs-CZ"/>
        </w:rPr>
        <w:t xml:space="preserve">bude </w:t>
      </w:r>
      <w:r w:rsidRPr="00727AD7">
        <w:rPr>
          <w:rFonts w:eastAsia="Times New Roman" w:cstheme="minorHAnsi"/>
          <w:szCs w:val="24"/>
          <w:lang w:eastAsia="cs-CZ"/>
        </w:rPr>
        <w:t>označen</w:t>
      </w:r>
      <w:r w:rsidR="00567B37">
        <w:rPr>
          <w:rFonts w:eastAsia="Times New Roman" w:cstheme="minorHAnsi"/>
          <w:szCs w:val="24"/>
          <w:lang w:eastAsia="cs-CZ"/>
        </w:rPr>
        <w:t xml:space="preserve"> jednotlivě</w:t>
      </w:r>
      <w:r w:rsidRPr="00727AD7">
        <w:rPr>
          <w:rFonts w:eastAsia="Times New Roman" w:cstheme="minorHAnsi"/>
          <w:szCs w:val="24"/>
          <w:lang w:eastAsia="cs-CZ"/>
        </w:rPr>
        <w:t xml:space="preserve"> štítkem na koncích,</w:t>
      </w:r>
      <w:r w:rsidR="00F502EB" w:rsidRPr="00F502EB">
        <w:rPr>
          <w:rFonts w:eastAsia="Times New Roman" w:cstheme="minorHAnsi"/>
          <w:szCs w:val="24"/>
          <w:lang w:eastAsia="cs-CZ"/>
        </w:rPr>
        <w:t xml:space="preserve"> </w:t>
      </w:r>
      <w:r w:rsidR="00F502EB">
        <w:rPr>
          <w:rFonts w:eastAsia="Times New Roman" w:cstheme="minorHAnsi"/>
          <w:szCs w:val="24"/>
          <w:lang w:eastAsia="cs-CZ"/>
        </w:rPr>
        <w:t xml:space="preserve">po každých </w:t>
      </w:r>
      <w:r w:rsidR="00F502EB" w:rsidRPr="00727AD7">
        <w:rPr>
          <w:rFonts w:eastAsia="Times New Roman" w:cstheme="minorHAnsi"/>
          <w:szCs w:val="24"/>
          <w:lang w:eastAsia="cs-CZ"/>
        </w:rPr>
        <w:t>20</w:t>
      </w:r>
      <w:r w:rsidR="00567B37">
        <w:rPr>
          <w:rFonts w:eastAsia="Times New Roman" w:cstheme="minorHAnsi"/>
          <w:szCs w:val="24"/>
          <w:lang w:eastAsia="cs-CZ"/>
        </w:rPr>
        <w:t xml:space="preserve"> </w:t>
      </w:r>
      <w:r w:rsidR="00F502EB" w:rsidRPr="00727AD7">
        <w:rPr>
          <w:rFonts w:eastAsia="Times New Roman" w:cstheme="minorHAnsi"/>
          <w:szCs w:val="24"/>
          <w:lang w:eastAsia="cs-CZ"/>
        </w:rPr>
        <w:t>m</w:t>
      </w:r>
      <w:r w:rsidR="00182C20">
        <w:rPr>
          <w:rFonts w:eastAsia="Times New Roman" w:cstheme="minorHAnsi"/>
          <w:szCs w:val="24"/>
          <w:lang w:eastAsia="cs-CZ"/>
        </w:rPr>
        <w:t xml:space="preserve">, </w:t>
      </w:r>
      <w:r w:rsidRPr="00727AD7">
        <w:rPr>
          <w:rFonts w:eastAsia="Times New Roman" w:cstheme="minorHAnsi"/>
          <w:szCs w:val="24"/>
          <w:lang w:eastAsia="cs-CZ"/>
        </w:rPr>
        <w:t>u každého přerušení</w:t>
      </w:r>
      <w:r w:rsidR="00F502EB">
        <w:rPr>
          <w:rFonts w:eastAsia="Times New Roman" w:cstheme="minorHAnsi"/>
          <w:szCs w:val="24"/>
          <w:lang w:eastAsia="cs-CZ"/>
        </w:rPr>
        <w:t xml:space="preserve">/napojení na obou stranách </w:t>
      </w:r>
      <w:r w:rsidR="00567B37">
        <w:rPr>
          <w:rFonts w:eastAsia="Times New Roman" w:cstheme="minorHAnsi"/>
          <w:szCs w:val="24"/>
          <w:lang w:eastAsia="cs-CZ"/>
        </w:rPr>
        <w:t>přepážek/zdí (zejména protipožárních),</w:t>
      </w:r>
      <w:r>
        <w:rPr>
          <w:rFonts w:eastAsia="Times New Roman" w:cstheme="minorHAnsi"/>
          <w:szCs w:val="24"/>
          <w:lang w:eastAsia="cs-CZ"/>
        </w:rPr>
        <w:t xml:space="preserve"> </w:t>
      </w:r>
      <w:r w:rsidRPr="00727AD7">
        <w:rPr>
          <w:rFonts w:eastAsia="Times New Roman" w:cstheme="minorHAnsi"/>
          <w:szCs w:val="24"/>
          <w:lang w:eastAsia="cs-CZ"/>
        </w:rPr>
        <w:t>v míst</w:t>
      </w:r>
      <w:r w:rsidR="00567B37">
        <w:rPr>
          <w:rFonts w:eastAsia="Times New Roman" w:cstheme="minorHAnsi"/>
          <w:szCs w:val="24"/>
          <w:lang w:eastAsia="cs-CZ"/>
        </w:rPr>
        <w:t>ech</w:t>
      </w:r>
      <w:r w:rsidRPr="00727AD7">
        <w:rPr>
          <w:rFonts w:eastAsia="Times New Roman" w:cstheme="minorHAnsi"/>
          <w:szCs w:val="24"/>
          <w:lang w:eastAsia="cs-CZ"/>
        </w:rPr>
        <w:t xml:space="preserve"> křížení</w:t>
      </w:r>
      <w:r w:rsidR="00567B37">
        <w:rPr>
          <w:rFonts w:eastAsia="Times New Roman" w:cstheme="minorHAnsi"/>
          <w:szCs w:val="24"/>
          <w:lang w:eastAsia="cs-CZ"/>
        </w:rPr>
        <w:t xml:space="preserve"> a u každé odbočky</w:t>
      </w:r>
      <w:r w:rsidRPr="00727AD7">
        <w:rPr>
          <w:rFonts w:eastAsia="Times New Roman" w:cstheme="minorHAnsi"/>
          <w:szCs w:val="24"/>
          <w:lang w:eastAsia="cs-CZ"/>
        </w:rPr>
        <w:t>.</w:t>
      </w:r>
    </w:p>
    <w:p w14:paraId="4CAB9977" w14:textId="77777777" w:rsidR="0055166F" w:rsidRPr="00727AD7" w:rsidRDefault="0055166F" w:rsidP="0055166F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>Popis štítku pro kabel musí odpovídat ČSN EN 62491: CL+R+S+CR (= lokální + identifikační + signálový + koncový).</w:t>
      </w:r>
    </w:p>
    <w:p w14:paraId="7BB8761A" w14:textId="4D707D8A" w:rsidR="00751EF0" w:rsidRPr="00751EF0" w:rsidRDefault="00FA5E0F" w:rsidP="00F145CE">
      <w:pPr>
        <w:pStyle w:val="Nadpis2"/>
        <w:rPr>
          <w:rFonts w:cstheme="minorHAnsi"/>
          <w:szCs w:val="24"/>
        </w:rPr>
      </w:pPr>
      <w:bookmarkStart w:id="5" w:name="_Toc68760991"/>
      <w:r w:rsidRPr="00751EF0">
        <w:t>Z</w:t>
      </w:r>
      <w:r w:rsidR="00E82E0C" w:rsidRPr="00751EF0">
        <w:t>načení žil návleč</w:t>
      </w:r>
      <w:r w:rsidR="00751EF0" w:rsidRPr="00751EF0">
        <w:t>kou musí splňovat</w:t>
      </w:r>
      <w:r w:rsidR="00E82E0C" w:rsidRPr="00751EF0">
        <w:t>:</w:t>
      </w:r>
      <w:bookmarkEnd w:id="5"/>
    </w:p>
    <w:p w14:paraId="497A6346" w14:textId="096A0EC3" w:rsidR="00692F2E" w:rsidRPr="00751EF0" w:rsidRDefault="005B41DB" w:rsidP="00751EF0">
      <w:pPr>
        <w:pStyle w:val="Odstavecseseznamem"/>
        <w:numPr>
          <w:ilvl w:val="0"/>
          <w:numId w:val="20"/>
        </w:numPr>
      </w:pPr>
      <w:r w:rsidRPr="00751EF0">
        <w:t xml:space="preserve">Každá žíla </w:t>
      </w:r>
      <w:r w:rsidR="00751EF0">
        <w:t>bude označena návlečkou u svorky, nezapojené žíly budou označeny „Rezerva“.</w:t>
      </w:r>
    </w:p>
    <w:p w14:paraId="2B9F1281" w14:textId="3C854B0F" w:rsidR="00A744B6" w:rsidRPr="00727AD7" w:rsidRDefault="00A744B6" w:rsidP="00A744B6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>Návlečka strojově tištěná na trvanlivý materiál s tepelnou odolností -30°C až +60°C, odolností proti umytí, UV záření a olejům.</w:t>
      </w:r>
    </w:p>
    <w:p w14:paraId="209027AB" w14:textId="422A4584" w:rsidR="00692F2E" w:rsidRPr="00727AD7" w:rsidRDefault="00692F2E" w:rsidP="00C72EA0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lastRenderedPageBreak/>
        <w:t>Popis ná</w:t>
      </w:r>
      <w:r w:rsidR="00C72EA0" w:rsidRPr="00727AD7">
        <w:rPr>
          <w:rFonts w:eastAsia="Times New Roman" w:cstheme="minorHAnsi"/>
          <w:szCs w:val="24"/>
          <w:lang w:eastAsia="cs-CZ"/>
        </w:rPr>
        <w:t>vlečky pro žíly v rozvaděči musí</w:t>
      </w:r>
      <w:r w:rsidRPr="00727AD7">
        <w:rPr>
          <w:rFonts w:eastAsia="Times New Roman" w:cstheme="minorHAnsi"/>
          <w:szCs w:val="24"/>
          <w:lang w:eastAsia="cs-CZ"/>
        </w:rPr>
        <w:t xml:space="preserve"> odpovídat ČSN EN 62491: CB (= směrové).</w:t>
      </w:r>
    </w:p>
    <w:p w14:paraId="791DE49B" w14:textId="77777777" w:rsidR="00BD563D" w:rsidRPr="00727AD7" w:rsidRDefault="00C72EA0" w:rsidP="00BD563D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 xml:space="preserve">Popis musí </w:t>
      </w:r>
      <w:r w:rsidR="00BD563D" w:rsidRPr="00727AD7">
        <w:rPr>
          <w:rFonts w:eastAsia="Times New Roman" w:cstheme="minorHAnsi"/>
          <w:szCs w:val="24"/>
          <w:lang w:eastAsia="cs-CZ"/>
        </w:rPr>
        <w:t>odpovídat skutečnému</w:t>
      </w:r>
      <w:r w:rsidRPr="00727AD7">
        <w:rPr>
          <w:rFonts w:eastAsia="Times New Roman" w:cstheme="minorHAnsi"/>
          <w:szCs w:val="24"/>
          <w:lang w:eastAsia="cs-CZ"/>
        </w:rPr>
        <w:t xml:space="preserve"> pro</w:t>
      </w:r>
      <w:r w:rsidR="00BD563D" w:rsidRPr="00727AD7">
        <w:rPr>
          <w:rFonts w:eastAsia="Times New Roman" w:cstheme="minorHAnsi"/>
          <w:szCs w:val="24"/>
          <w:lang w:eastAsia="cs-CZ"/>
        </w:rPr>
        <w:t>vedení</w:t>
      </w:r>
      <w:r w:rsidRPr="00727AD7">
        <w:rPr>
          <w:rFonts w:eastAsia="Times New Roman" w:cstheme="minorHAnsi"/>
          <w:szCs w:val="24"/>
          <w:lang w:eastAsia="cs-CZ"/>
        </w:rPr>
        <w:t xml:space="preserve"> dokumentace (= AS BUILT). </w:t>
      </w:r>
    </w:p>
    <w:p w14:paraId="50797610" w14:textId="6679AEF3" w:rsidR="008601B9" w:rsidRPr="00727AD7" w:rsidRDefault="00BD563D" w:rsidP="00BD563D">
      <w:pPr>
        <w:pStyle w:val="Nadpis1"/>
        <w:rPr>
          <w:rFonts w:eastAsia="Times New Roman"/>
          <w:lang w:eastAsia="cs-CZ"/>
        </w:rPr>
      </w:pPr>
      <w:bookmarkStart w:id="6" w:name="_Toc68760992"/>
      <w:r w:rsidRPr="00727AD7">
        <w:rPr>
          <w:rFonts w:eastAsia="Times New Roman"/>
          <w:lang w:eastAsia="cs-CZ"/>
        </w:rPr>
        <w:t>Vzor</w:t>
      </w:r>
      <w:bookmarkEnd w:id="6"/>
    </w:p>
    <w:p w14:paraId="5CB9FBDA" w14:textId="003B0A00" w:rsidR="00692F2E" w:rsidRPr="00727AD7" w:rsidRDefault="00692F2E" w:rsidP="00692F2E">
      <w:pPr>
        <w:autoSpaceDE w:val="0"/>
        <w:autoSpaceDN w:val="0"/>
        <w:adjustRightInd w:val="0"/>
        <w:ind w:firstLine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>První řádek:</w:t>
      </w:r>
      <w:r w:rsidR="00BD563D" w:rsidRPr="00727AD7">
        <w:rPr>
          <w:rFonts w:eastAsia="Times New Roman" w:cstheme="minorHAnsi"/>
          <w:szCs w:val="24"/>
          <w:lang w:eastAsia="cs-CZ"/>
        </w:rPr>
        <w:t xml:space="preserve"> </w:t>
      </w:r>
      <w:r w:rsidR="00BD563D" w:rsidRPr="00727AD7">
        <w:rPr>
          <w:rFonts w:eastAsia="Times New Roman" w:cstheme="minorHAnsi"/>
          <w:szCs w:val="24"/>
          <w:lang w:eastAsia="cs-CZ"/>
        </w:rPr>
        <w:tab/>
        <w:t>Označení lokálního zařízení</w:t>
      </w:r>
      <w:r w:rsidRPr="00727AD7">
        <w:rPr>
          <w:rFonts w:eastAsia="Times New Roman" w:cstheme="minorHAnsi"/>
          <w:szCs w:val="24"/>
          <w:lang w:eastAsia="cs-CZ"/>
        </w:rPr>
        <w:t xml:space="preserve">. </w:t>
      </w:r>
    </w:p>
    <w:p w14:paraId="65FFB3BC" w14:textId="1B89A653" w:rsidR="00692F2E" w:rsidRPr="00727AD7" w:rsidRDefault="00692F2E" w:rsidP="00692F2E">
      <w:pPr>
        <w:autoSpaceDE w:val="0"/>
        <w:autoSpaceDN w:val="0"/>
        <w:adjustRightInd w:val="0"/>
        <w:ind w:firstLine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 xml:space="preserve">Druhý řádek: </w:t>
      </w:r>
      <w:r w:rsidRPr="00727AD7">
        <w:rPr>
          <w:rFonts w:eastAsia="Times New Roman" w:cstheme="minorHAnsi"/>
          <w:szCs w:val="24"/>
          <w:lang w:eastAsia="cs-CZ"/>
        </w:rPr>
        <w:tab/>
      </w:r>
      <w:r w:rsidR="00BD563D" w:rsidRPr="00727AD7">
        <w:rPr>
          <w:rFonts w:eastAsia="Times New Roman" w:cstheme="minorHAnsi"/>
          <w:szCs w:val="24"/>
          <w:lang w:eastAsia="cs-CZ"/>
        </w:rPr>
        <w:t>Identifikační označení kabelu, typ kabelu a počet žil.</w:t>
      </w:r>
    </w:p>
    <w:p w14:paraId="1D9F0F76" w14:textId="2BA804BA" w:rsidR="00692F2E" w:rsidRPr="00727AD7" w:rsidRDefault="00692F2E" w:rsidP="00692F2E">
      <w:pPr>
        <w:autoSpaceDE w:val="0"/>
        <w:autoSpaceDN w:val="0"/>
        <w:adjustRightInd w:val="0"/>
        <w:ind w:firstLine="0"/>
        <w:rPr>
          <w:rFonts w:eastAsia="Times New Roman" w:cstheme="minorHAnsi"/>
          <w:strike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>Třetí řádek:</w:t>
      </w:r>
      <w:r w:rsidRPr="00727AD7">
        <w:rPr>
          <w:rFonts w:eastAsia="Times New Roman" w:cstheme="minorHAnsi"/>
          <w:szCs w:val="24"/>
          <w:lang w:eastAsia="cs-CZ"/>
        </w:rPr>
        <w:tab/>
      </w:r>
      <w:r w:rsidR="00EC6BD1" w:rsidRPr="00727AD7">
        <w:rPr>
          <w:rFonts w:eastAsia="Times New Roman" w:cstheme="minorHAnsi"/>
          <w:szCs w:val="24"/>
          <w:lang w:eastAsia="cs-CZ"/>
        </w:rPr>
        <w:t>Signálové označení (NN, VN, silový, ovládací, sdělovací, AC, DC</w:t>
      </w:r>
      <w:r w:rsidR="00191AF2" w:rsidRPr="00E82E0C">
        <w:rPr>
          <w:rFonts w:eastAsia="Times New Roman" w:cstheme="minorHAnsi"/>
          <w:szCs w:val="24"/>
          <w:lang w:eastAsia="cs-CZ"/>
        </w:rPr>
        <w:t>)</w:t>
      </w:r>
      <w:r w:rsidR="0058064B" w:rsidRPr="00E82E0C">
        <w:rPr>
          <w:rFonts w:eastAsia="Times New Roman" w:cstheme="minorHAnsi"/>
          <w:szCs w:val="24"/>
          <w:lang w:eastAsia="cs-CZ"/>
        </w:rPr>
        <w:t>, délka kabelu</w:t>
      </w:r>
      <w:r w:rsidR="00191AF2" w:rsidRPr="00E82E0C">
        <w:rPr>
          <w:rFonts w:eastAsia="Times New Roman" w:cstheme="minorHAnsi"/>
          <w:szCs w:val="24"/>
          <w:lang w:eastAsia="cs-CZ"/>
        </w:rPr>
        <w:t>.</w:t>
      </w:r>
    </w:p>
    <w:p w14:paraId="7A20E560" w14:textId="77777777" w:rsidR="00692F2E" w:rsidRPr="00727AD7" w:rsidRDefault="00692F2E" w:rsidP="00692F2E">
      <w:pPr>
        <w:autoSpaceDE w:val="0"/>
        <w:autoSpaceDN w:val="0"/>
        <w:adjustRightInd w:val="0"/>
        <w:ind w:firstLine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 xml:space="preserve">Čtvrtý řádek: </w:t>
      </w:r>
      <w:r w:rsidRPr="00727AD7">
        <w:rPr>
          <w:rFonts w:eastAsia="Times New Roman" w:cstheme="minorHAnsi"/>
          <w:szCs w:val="24"/>
          <w:lang w:eastAsia="cs-CZ"/>
        </w:rPr>
        <w:tab/>
        <w:t>Označení koncového zařízení.</w:t>
      </w:r>
    </w:p>
    <w:p w14:paraId="18D131B7" w14:textId="74F64464" w:rsidR="00692F2E" w:rsidRDefault="00971D9B" w:rsidP="00692F2E">
      <w:pPr>
        <w:autoSpaceDE w:val="0"/>
        <w:autoSpaceDN w:val="0"/>
        <w:adjustRightInd w:val="0"/>
        <w:ind w:firstLine="0"/>
        <w:rPr>
          <w:rFonts w:eastAsia="Times New Roman" w:cstheme="minorHAnsi"/>
          <w:szCs w:val="24"/>
          <w:lang w:eastAsia="cs-CZ"/>
        </w:rPr>
      </w:pPr>
      <w:r w:rsidRPr="00727AD7">
        <w:rPr>
          <w:rFonts w:eastAsia="Times New Roman" w:cstheme="minorHAnsi"/>
          <w:szCs w:val="24"/>
          <w:lang w:eastAsia="cs-CZ"/>
        </w:rPr>
        <w:t>Identifikátor</w:t>
      </w:r>
      <w:r w:rsidR="00692F2E" w:rsidRPr="00727AD7">
        <w:rPr>
          <w:rFonts w:eastAsia="Times New Roman" w:cstheme="minorHAnsi"/>
          <w:szCs w:val="24"/>
          <w:lang w:eastAsia="cs-CZ"/>
        </w:rPr>
        <w:t xml:space="preserve"> štítku: Jedinečné Id číslo štítku (kabelu), které je uvedeno v dokumentaci.</w:t>
      </w:r>
    </w:p>
    <w:p w14:paraId="7619A5B2" w14:textId="02DE6899" w:rsidR="00F145CE" w:rsidRDefault="00F145CE" w:rsidP="00F145CE">
      <w:pPr>
        <w:pStyle w:val="Nadpis2"/>
      </w:pPr>
      <w:bookmarkStart w:id="7" w:name="_Toc68760993"/>
      <w:r w:rsidRPr="00751EF0">
        <w:t>Kabelové</w:t>
      </w:r>
      <w:r>
        <w:t xml:space="preserve"> trasy</w:t>
      </w:r>
      <w:bookmarkEnd w:id="7"/>
    </w:p>
    <w:p w14:paraId="6B2FE9F0" w14:textId="50A146F8" w:rsidR="00F145CE" w:rsidRPr="00727AD7" w:rsidRDefault="00F145CE" w:rsidP="00F145C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rPr>
          <w:rFonts w:eastAsia="Times New Roman" w:cstheme="minorHAnsi"/>
          <w:szCs w:val="24"/>
          <w:lang w:eastAsia="cs-CZ"/>
        </w:rPr>
      </w:pPr>
      <w:r>
        <w:rPr>
          <w:rFonts w:eastAsia="Times New Roman" w:cstheme="minorHAnsi"/>
          <w:szCs w:val="24"/>
          <w:lang w:eastAsia="cs-CZ"/>
        </w:rPr>
        <w:t>Neuvedeno</w:t>
      </w:r>
      <w:r w:rsidRPr="00727AD7">
        <w:rPr>
          <w:rFonts w:eastAsia="Times New Roman" w:cstheme="minorHAnsi"/>
          <w:szCs w:val="24"/>
          <w:lang w:eastAsia="cs-CZ"/>
        </w:rPr>
        <w:t>.</w:t>
      </w:r>
    </w:p>
    <w:p w14:paraId="17210980" w14:textId="562C7587" w:rsidR="005B0140" w:rsidRDefault="00F145CE" w:rsidP="00F145CE">
      <w:pPr>
        <w:pStyle w:val="Nadpis2"/>
      </w:pPr>
      <w:bookmarkStart w:id="8" w:name="_Toc68760994"/>
      <w:r>
        <w:rPr>
          <w:noProof/>
        </w:rPr>
        <w:drawing>
          <wp:anchor distT="0" distB="0" distL="114300" distR="114300" simplePos="0" relativeHeight="251658240" behindDoc="1" locked="0" layoutInCell="1" allowOverlap="1" wp14:anchorId="7A95BE70" wp14:editId="5243C913">
            <wp:simplePos x="0" y="0"/>
            <wp:positionH relativeFrom="margin">
              <wp:align>left</wp:align>
            </wp:positionH>
            <wp:positionV relativeFrom="paragraph">
              <wp:posOffset>434340</wp:posOffset>
            </wp:positionV>
            <wp:extent cx="3622040" cy="1590675"/>
            <wp:effectExtent l="0" t="0" r="0" b="9525"/>
            <wp:wrapTopAndBottom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D4F822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102" cy="15982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1EF0" w:rsidRPr="00751EF0">
        <w:t>Kabelové</w:t>
      </w:r>
      <w:r w:rsidR="00751EF0">
        <w:t xml:space="preserve"> štítky</w:t>
      </w:r>
      <w:bookmarkEnd w:id="8"/>
    </w:p>
    <w:p w14:paraId="553D74AC" w14:textId="4A5CBF5D" w:rsidR="005B0140" w:rsidRDefault="005F2836" w:rsidP="00692F2E">
      <w:pPr>
        <w:autoSpaceDE w:val="0"/>
        <w:autoSpaceDN w:val="0"/>
        <w:adjustRightInd w:val="0"/>
        <w:ind w:firstLine="0"/>
        <w:rPr>
          <w:rFonts w:eastAsia="Times New Roman" w:cstheme="minorHAnsi"/>
          <w:color w:val="000000"/>
          <w:szCs w:val="24"/>
          <w:lang w:eastAsia="cs-CZ"/>
        </w:rPr>
      </w:pPr>
      <w:r>
        <w:rPr>
          <w:rFonts w:eastAsia="Times New Roman" w:cstheme="minorHAnsi"/>
          <w:noProof/>
          <w:color w:val="000000"/>
          <w:szCs w:val="24"/>
          <w:lang w:eastAsia="cs-CZ"/>
        </w:rPr>
        <w:drawing>
          <wp:inline distT="0" distB="0" distL="0" distR="0" wp14:anchorId="7046E500" wp14:editId="35744D4E">
            <wp:extent cx="3788228" cy="1473526"/>
            <wp:effectExtent l="0" t="0" r="3175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D4F7FF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8509" cy="1489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E7722" w14:textId="02E3F119" w:rsidR="00751EF0" w:rsidRDefault="00751EF0" w:rsidP="00F145CE">
      <w:pPr>
        <w:pStyle w:val="Nadpis2"/>
      </w:pPr>
      <w:bookmarkStart w:id="9" w:name="_Toc68760995"/>
      <w:r>
        <w:t>Návlečky</w:t>
      </w:r>
      <w:bookmarkEnd w:id="9"/>
    </w:p>
    <w:p w14:paraId="193ACFD7" w14:textId="677E1AF1" w:rsidR="00692F2E" w:rsidRPr="00F145CE" w:rsidRDefault="000C0391" w:rsidP="00F145C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rPr>
          <w:rFonts w:eastAsia="Times New Roman" w:cstheme="minorHAnsi"/>
          <w:color w:val="000000"/>
          <w:szCs w:val="24"/>
          <w:lang w:eastAsia="cs-CZ"/>
        </w:rPr>
      </w:pPr>
      <w:r w:rsidRPr="00F145CE">
        <w:rPr>
          <w:rFonts w:eastAsia="Times New Roman" w:cstheme="minorHAnsi"/>
          <w:color w:val="000000"/>
          <w:szCs w:val="24"/>
          <w:lang w:eastAsia="cs-CZ"/>
        </w:rPr>
        <w:t xml:space="preserve">Návlečka: </w:t>
      </w:r>
      <w:r w:rsidRPr="00F145CE">
        <w:rPr>
          <w:rFonts w:eastAsia="Times New Roman" w:cstheme="minorHAnsi"/>
          <w:color w:val="000000"/>
          <w:szCs w:val="24"/>
          <w:lang w:eastAsia="cs-CZ"/>
        </w:rPr>
        <w:tab/>
        <w:t>X1:5 / 1M5</w:t>
      </w:r>
      <w:r w:rsidR="00692F2E" w:rsidRPr="00F145CE">
        <w:rPr>
          <w:rFonts w:eastAsia="Times New Roman" w:cstheme="minorHAnsi"/>
          <w:color w:val="000000"/>
          <w:szCs w:val="24"/>
          <w:lang w:eastAsia="cs-CZ"/>
        </w:rPr>
        <w:t xml:space="preserve">4 X3:2 </w:t>
      </w:r>
    </w:p>
    <w:p w14:paraId="70D7BB36" w14:textId="3DE25D3B" w:rsidR="00692F2E" w:rsidRPr="00F145CE" w:rsidRDefault="000C0391" w:rsidP="00F145C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rPr>
          <w:rFonts w:eastAsia="Times New Roman" w:cstheme="minorHAnsi"/>
          <w:color w:val="000000"/>
          <w:szCs w:val="24"/>
          <w:lang w:eastAsia="cs-CZ"/>
        </w:rPr>
      </w:pPr>
      <w:r w:rsidRPr="00F145CE">
        <w:rPr>
          <w:rFonts w:eastAsia="Times New Roman" w:cstheme="minorHAnsi"/>
          <w:color w:val="000000"/>
          <w:szCs w:val="24"/>
          <w:lang w:eastAsia="cs-CZ"/>
        </w:rPr>
        <w:t xml:space="preserve">Návlečka: </w:t>
      </w:r>
      <w:r w:rsidRPr="00F145CE">
        <w:rPr>
          <w:rFonts w:eastAsia="Times New Roman" w:cstheme="minorHAnsi"/>
          <w:color w:val="000000"/>
          <w:szCs w:val="24"/>
          <w:lang w:eastAsia="cs-CZ"/>
        </w:rPr>
        <w:tab/>
        <w:t>X3:2 / 43RM22</w:t>
      </w:r>
      <w:r w:rsidR="00692F2E" w:rsidRPr="00F145CE">
        <w:rPr>
          <w:rFonts w:eastAsia="Times New Roman" w:cstheme="minorHAnsi"/>
          <w:color w:val="000000"/>
          <w:szCs w:val="24"/>
          <w:lang w:eastAsia="cs-CZ"/>
        </w:rPr>
        <w:t xml:space="preserve"> X1:5</w:t>
      </w:r>
      <w:bookmarkStart w:id="10" w:name="_GoBack"/>
      <w:bookmarkEnd w:id="10"/>
    </w:p>
    <w:p w14:paraId="6C2E4E9A" w14:textId="703D73B4" w:rsidR="00364E0E" w:rsidRPr="00692F2E" w:rsidRDefault="00364E0E" w:rsidP="00624D1B">
      <w:pPr>
        <w:pStyle w:val="Nadpis1"/>
        <w:rPr>
          <w:rFonts w:asciiTheme="minorHAnsi" w:hAnsiTheme="minorHAnsi" w:cstheme="minorHAnsi"/>
          <w:sz w:val="24"/>
          <w:szCs w:val="24"/>
        </w:rPr>
      </w:pPr>
      <w:bookmarkStart w:id="11" w:name="_Toc68760996"/>
      <w:r w:rsidRPr="00692F2E">
        <w:rPr>
          <w:rFonts w:asciiTheme="minorHAnsi" w:hAnsiTheme="minorHAnsi" w:cstheme="minorHAnsi"/>
          <w:sz w:val="24"/>
          <w:szCs w:val="24"/>
        </w:rPr>
        <w:t>Doplňující informace</w:t>
      </w:r>
      <w:bookmarkEnd w:id="11"/>
    </w:p>
    <w:p w14:paraId="7EFD8100" w14:textId="2E966A44" w:rsidR="0058064B" w:rsidRPr="00586EDC" w:rsidRDefault="00DA0A29" w:rsidP="00586EDC">
      <w:pPr>
        <w:pStyle w:val="Odstavecseseznamem"/>
        <w:numPr>
          <w:ilvl w:val="0"/>
          <w:numId w:val="22"/>
        </w:numPr>
        <w:rPr>
          <w:rFonts w:cstheme="minorHAnsi"/>
          <w:szCs w:val="24"/>
        </w:rPr>
      </w:pPr>
      <w:r w:rsidRPr="00586EDC">
        <w:rPr>
          <w:rFonts w:cstheme="minorHAnsi"/>
          <w:szCs w:val="24"/>
        </w:rPr>
        <w:t>Kontakt</w:t>
      </w:r>
      <w:r w:rsidR="00F145CE" w:rsidRPr="00586EDC">
        <w:rPr>
          <w:rFonts w:cstheme="minorHAnsi"/>
          <w:szCs w:val="24"/>
        </w:rPr>
        <w:t>y</w:t>
      </w:r>
      <w:r w:rsidRPr="00586EDC">
        <w:rPr>
          <w:rFonts w:cstheme="minorHAnsi"/>
          <w:szCs w:val="24"/>
        </w:rPr>
        <w:t>:</w:t>
      </w:r>
    </w:p>
    <w:p w14:paraId="468DE609" w14:textId="29E9056B" w:rsidR="00A12EB4" w:rsidRDefault="00A12EB4" w:rsidP="00586EDC">
      <w:pPr>
        <w:ind w:left="708" w:firstLine="708"/>
        <w:rPr>
          <w:rFonts w:cstheme="minorHAnsi"/>
          <w:szCs w:val="24"/>
        </w:rPr>
      </w:pPr>
      <w:r>
        <w:rPr>
          <w:rFonts w:cstheme="minorHAnsi"/>
          <w:szCs w:val="24"/>
        </w:rPr>
        <w:t>Jindřich Outrata</w:t>
      </w:r>
      <w:r w:rsidRPr="00692F2E">
        <w:rPr>
          <w:rFonts w:cstheme="minorHAnsi"/>
          <w:szCs w:val="24"/>
        </w:rPr>
        <w:t xml:space="preserve">, </w:t>
      </w:r>
      <w:hyperlink r:id="rId11" w:history="1">
        <w:r w:rsidR="0074482F" w:rsidRPr="00984526">
          <w:rPr>
            <w:rStyle w:val="Hypertextovodkaz"/>
            <w:rFonts w:cstheme="minorHAnsi"/>
            <w:szCs w:val="24"/>
          </w:rPr>
          <w:t>jindrich.Outrata@synthesiapower.cz</w:t>
        </w:r>
      </w:hyperlink>
      <w:r>
        <w:rPr>
          <w:rFonts w:cstheme="minorHAnsi"/>
          <w:szCs w:val="24"/>
        </w:rPr>
        <w:t xml:space="preserve"> </w:t>
      </w:r>
      <w:r w:rsidRPr="00692F2E">
        <w:rPr>
          <w:rFonts w:cstheme="minorHAnsi"/>
          <w:szCs w:val="24"/>
        </w:rPr>
        <w:t xml:space="preserve"> Tel: +420 724 401</w:t>
      </w:r>
      <w:r w:rsidR="0074482F">
        <w:rPr>
          <w:rFonts w:cstheme="minorHAnsi"/>
          <w:szCs w:val="24"/>
        </w:rPr>
        <w:t> </w:t>
      </w:r>
      <w:r w:rsidR="009C5F12">
        <w:rPr>
          <w:rFonts w:cstheme="minorHAnsi"/>
          <w:szCs w:val="24"/>
        </w:rPr>
        <w:t>217</w:t>
      </w:r>
    </w:p>
    <w:p w14:paraId="30A1EB00" w14:textId="6D99B005" w:rsidR="0074482F" w:rsidRDefault="0074482F" w:rsidP="0074482F">
      <w:pPr>
        <w:ind w:left="708" w:firstLine="708"/>
        <w:rPr>
          <w:rFonts w:cstheme="minorHAnsi"/>
          <w:szCs w:val="24"/>
        </w:rPr>
      </w:pPr>
      <w:r>
        <w:rPr>
          <w:rFonts w:cstheme="minorHAnsi"/>
          <w:szCs w:val="24"/>
        </w:rPr>
        <w:t>Petr Bezoušek</w:t>
      </w:r>
      <w:r w:rsidRPr="00692F2E">
        <w:rPr>
          <w:rFonts w:cstheme="minorHAnsi"/>
          <w:szCs w:val="24"/>
        </w:rPr>
        <w:t xml:space="preserve">, </w:t>
      </w:r>
      <w:hyperlink r:id="rId12" w:history="1">
        <w:r w:rsidRPr="00984526">
          <w:rPr>
            <w:rStyle w:val="Hypertextovodkaz"/>
            <w:rFonts w:cstheme="minorHAnsi"/>
            <w:szCs w:val="24"/>
          </w:rPr>
          <w:t>pert.bezoušek@synthesiapower.cz</w:t>
        </w:r>
      </w:hyperlink>
      <w:r w:rsidRPr="00692F2E">
        <w:rPr>
          <w:rFonts w:cstheme="minorHAnsi"/>
          <w:szCs w:val="24"/>
        </w:rPr>
        <w:t>. Tel: +420 724</w:t>
      </w:r>
      <w:r>
        <w:rPr>
          <w:rFonts w:cstheme="minorHAnsi"/>
          <w:szCs w:val="24"/>
        </w:rPr>
        <w:t> </w:t>
      </w:r>
      <w:r w:rsidRPr="00692F2E">
        <w:rPr>
          <w:rFonts w:cstheme="minorHAnsi"/>
          <w:szCs w:val="24"/>
        </w:rPr>
        <w:t>401</w:t>
      </w:r>
      <w:r>
        <w:rPr>
          <w:rFonts w:cstheme="minorHAnsi"/>
          <w:szCs w:val="24"/>
        </w:rPr>
        <w:t> 356</w:t>
      </w:r>
    </w:p>
    <w:p w14:paraId="3C02A528" w14:textId="73F6A9AE" w:rsidR="0074482F" w:rsidRDefault="0074482F" w:rsidP="0074482F">
      <w:pPr>
        <w:ind w:left="708" w:firstLine="708"/>
        <w:rPr>
          <w:rFonts w:cstheme="minorHAnsi"/>
          <w:szCs w:val="24"/>
        </w:rPr>
      </w:pPr>
      <w:r>
        <w:rPr>
          <w:rFonts w:cstheme="minorHAnsi"/>
          <w:szCs w:val="24"/>
        </w:rPr>
        <w:t>Libor Bednář</w:t>
      </w:r>
      <w:r w:rsidRPr="00692F2E">
        <w:rPr>
          <w:rFonts w:cstheme="minorHAnsi"/>
          <w:szCs w:val="24"/>
        </w:rPr>
        <w:t xml:space="preserve">, </w:t>
      </w:r>
      <w:hyperlink r:id="rId13" w:history="1">
        <w:r w:rsidRPr="00984526">
          <w:rPr>
            <w:rStyle w:val="Hypertextovodkaz"/>
            <w:rFonts w:cstheme="minorHAnsi"/>
            <w:szCs w:val="24"/>
          </w:rPr>
          <w:t>libor.Bednar@synthesiapower.cz</w:t>
        </w:r>
      </w:hyperlink>
      <w:r>
        <w:rPr>
          <w:rFonts w:cstheme="minorHAnsi"/>
          <w:szCs w:val="24"/>
        </w:rPr>
        <w:t xml:space="preserve"> </w:t>
      </w:r>
      <w:r w:rsidRPr="00692F2E">
        <w:rPr>
          <w:rFonts w:cstheme="minorHAnsi"/>
          <w:szCs w:val="24"/>
        </w:rPr>
        <w:t xml:space="preserve"> Tel: +420 724 401</w:t>
      </w:r>
      <w:r>
        <w:rPr>
          <w:rFonts w:cstheme="minorHAnsi"/>
          <w:szCs w:val="24"/>
        </w:rPr>
        <w:t> </w:t>
      </w:r>
      <w:r w:rsidRPr="00692F2E">
        <w:rPr>
          <w:rFonts w:cstheme="minorHAnsi"/>
          <w:szCs w:val="24"/>
        </w:rPr>
        <w:t>2</w:t>
      </w:r>
      <w:r>
        <w:rPr>
          <w:rFonts w:cstheme="minorHAnsi"/>
          <w:szCs w:val="24"/>
        </w:rPr>
        <w:t>45</w:t>
      </w:r>
    </w:p>
    <w:p w14:paraId="08542B95" w14:textId="77777777" w:rsidR="0074482F" w:rsidRDefault="0074482F" w:rsidP="0074482F">
      <w:pPr>
        <w:ind w:left="708" w:firstLine="708"/>
        <w:rPr>
          <w:rFonts w:cstheme="minorHAnsi"/>
          <w:szCs w:val="24"/>
        </w:rPr>
      </w:pPr>
    </w:p>
    <w:p w14:paraId="145C7ABE" w14:textId="77777777" w:rsidR="0074482F" w:rsidRPr="005B0140" w:rsidRDefault="0074482F" w:rsidP="00586EDC">
      <w:pPr>
        <w:ind w:left="708" w:firstLine="708"/>
        <w:rPr>
          <w:rFonts w:cstheme="minorHAnsi"/>
          <w:szCs w:val="24"/>
        </w:rPr>
      </w:pPr>
    </w:p>
    <w:sectPr w:rsidR="0074482F" w:rsidRPr="005B0140" w:rsidSect="006658E9">
      <w:headerReference w:type="default" r:id="rId14"/>
      <w:footerReference w:type="default" r:id="rId15"/>
      <w:type w:val="continuous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EC25C" w14:textId="77777777" w:rsidR="00741399" w:rsidRDefault="00741399">
      <w:r>
        <w:separator/>
      </w:r>
    </w:p>
  </w:endnote>
  <w:endnote w:type="continuationSeparator" w:id="0">
    <w:p w14:paraId="6B87A43C" w14:textId="77777777" w:rsidR="00741399" w:rsidRDefault="00741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34599" w14:textId="4112BFA7" w:rsidR="00C369C5" w:rsidRPr="00952FB1" w:rsidRDefault="00C369C5" w:rsidP="00952FB1">
    <w:pPr>
      <w:pStyle w:val="Zpat"/>
      <w:jc w:val="center"/>
      <w:rPr>
        <w:rFonts w:ascii="Verdana" w:hAnsi="Verdana" w:cstheme="minorHAnsi"/>
        <w:b/>
        <w:color w:val="002060"/>
        <w:sz w:val="14"/>
        <w:szCs w:val="14"/>
      </w:rPr>
    </w:pPr>
    <w:r w:rsidRPr="009B4219">
      <w:rPr>
        <w:rFonts w:ascii="Verdana" w:hAnsi="Verdana" w:cstheme="minorHAnsi"/>
        <w:b/>
        <w:noProof/>
        <w:color w:val="000000" w:themeColor="text1"/>
        <w:sz w:val="14"/>
        <w:szCs w:val="14"/>
        <w:lang w:eastAsia="cs-CZ"/>
      </w:rPr>
      <w:drawing>
        <wp:anchor distT="0" distB="0" distL="114300" distR="114300" simplePos="0" relativeHeight="251656192" behindDoc="0" locked="0" layoutInCell="1" allowOverlap="1" wp14:anchorId="1EE2DBB6" wp14:editId="3F273968">
          <wp:simplePos x="0" y="0"/>
          <wp:positionH relativeFrom="column">
            <wp:posOffset>5314950</wp:posOffset>
          </wp:positionH>
          <wp:positionV relativeFrom="paragraph">
            <wp:posOffset>-10795</wp:posOffset>
          </wp:positionV>
          <wp:extent cx="1200150" cy="801370"/>
          <wp:effectExtent l="0" t="0" r="0" b="0"/>
          <wp:wrapNone/>
          <wp:docPr id="23" name="obrázek 23" descr="responsible c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responsible ca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0E85">
      <w:rPr>
        <w:rFonts w:ascii="Verdana" w:hAnsi="Verdana"/>
        <w:b/>
        <w:color w:val="003366"/>
        <w:sz w:val="14"/>
        <w:szCs w:val="14"/>
      </w:rPr>
      <w:t xml:space="preserve">Synthesia, a.s., Semtín 103, </w:t>
    </w:r>
    <w:r>
      <w:rPr>
        <w:rFonts w:ascii="Verdana" w:hAnsi="Verdana"/>
        <w:b/>
        <w:color w:val="003366"/>
        <w:sz w:val="14"/>
        <w:szCs w:val="14"/>
      </w:rPr>
      <w:t>530 02 Pard</w:t>
    </w:r>
    <w:r w:rsidRPr="00952FB1">
      <w:rPr>
        <w:rFonts w:ascii="Verdana" w:hAnsi="Verdana"/>
        <w:b/>
        <w:color w:val="002060"/>
        <w:sz w:val="14"/>
        <w:szCs w:val="14"/>
      </w:rPr>
      <w:t>ubice</w:t>
    </w:r>
  </w:p>
  <w:p w14:paraId="3A51B67B" w14:textId="01B2BD3F" w:rsidR="00C369C5" w:rsidRDefault="00C369C5" w:rsidP="00A81AA2">
    <w:pPr>
      <w:pStyle w:val="Zpat"/>
      <w:jc w:val="center"/>
      <w:rPr>
        <w:rFonts w:ascii="Verdana" w:hAnsi="Verdana"/>
        <w:color w:val="003366"/>
        <w:sz w:val="14"/>
        <w:szCs w:val="14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BEFC3EB" wp14:editId="083BB826">
          <wp:simplePos x="0" y="0"/>
          <wp:positionH relativeFrom="column">
            <wp:posOffset>-784225</wp:posOffset>
          </wp:positionH>
          <wp:positionV relativeFrom="paragraph">
            <wp:posOffset>31750</wp:posOffset>
          </wp:positionV>
          <wp:extent cx="1327150" cy="596900"/>
          <wp:effectExtent l="0" t="0" r="6350" b="0"/>
          <wp:wrapNone/>
          <wp:docPr id="28" name="obrázek 28" descr="ISO 3x b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ISO 3x b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color w:val="003366"/>
        <w:sz w:val="14"/>
        <w:szCs w:val="14"/>
      </w:rPr>
      <w:t>Identifikační číslo</w:t>
    </w:r>
    <w:r w:rsidRPr="00FC0E85">
      <w:rPr>
        <w:rFonts w:ascii="Verdana" w:hAnsi="Verdana"/>
        <w:color w:val="003366"/>
        <w:sz w:val="14"/>
        <w:szCs w:val="14"/>
      </w:rPr>
      <w:t xml:space="preserve">: 60108916 • </w:t>
    </w:r>
    <w:r>
      <w:rPr>
        <w:rFonts w:ascii="Verdana" w:hAnsi="Verdana"/>
        <w:color w:val="003366"/>
        <w:sz w:val="14"/>
        <w:szCs w:val="14"/>
      </w:rPr>
      <w:t>DIČ</w:t>
    </w:r>
    <w:r w:rsidRPr="00FC0E85">
      <w:rPr>
        <w:rFonts w:ascii="Verdana" w:hAnsi="Verdana"/>
        <w:color w:val="003366"/>
        <w:sz w:val="14"/>
        <w:szCs w:val="14"/>
      </w:rPr>
      <w:t>: CZ60108916</w:t>
    </w:r>
  </w:p>
  <w:p w14:paraId="6BD2537D" w14:textId="77777777" w:rsidR="00C369C5" w:rsidRPr="00FC0E85" w:rsidRDefault="00C369C5" w:rsidP="00CE0DFF">
    <w:pPr>
      <w:pStyle w:val="Zpat"/>
      <w:spacing w:line="480" w:lineRule="auto"/>
      <w:jc w:val="center"/>
      <w:rPr>
        <w:rFonts w:ascii="Verdana" w:hAnsi="Verdana"/>
        <w:color w:val="003366"/>
        <w:sz w:val="14"/>
        <w:szCs w:val="14"/>
      </w:rPr>
    </w:pPr>
    <w:r w:rsidRPr="00FC0E85">
      <w:rPr>
        <w:rFonts w:ascii="Verdana" w:hAnsi="Verdana"/>
        <w:noProof/>
        <w:color w:val="003366"/>
        <w:sz w:val="14"/>
        <w:szCs w:val="14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61441E7" wp14:editId="023144D9">
              <wp:simplePos x="0" y="0"/>
              <wp:positionH relativeFrom="column">
                <wp:posOffset>680720</wp:posOffset>
              </wp:positionH>
              <wp:positionV relativeFrom="paragraph">
                <wp:posOffset>161925</wp:posOffset>
              </wp:positionV>
              <wp:extent cx="4392295" cy="0"/>
              <wp:effectExtent l="13970" t="9525" r="13335" b="952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922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FCD17B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6pt,12.75pt" to="399.4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" strokecolor="#036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Verdana" w:hAnsi="Verdana"/>
        <w:color w:val="003366"/>
        <w:sz w:val="14"/>
        <w:szCs w:val="14"/>
      </w:rPr>
      <w:t>zapsaná v obchodním rejstříku vedeném Krajským soudem v Hradci Králové, oddíl B, vložka 1031</w:t>
    </w:r>
  </w:p>
  <w:p w14:paraId="7ED9D532" w14:textId="77777777" w:rsidR="00C369C5" w:rsidRPr="00FC0E85" w:rsidRDefault="00C369C5" w:rsidP="00CE0DFF">
    <w:pPr>
      <w:pStyle w:val="Zpat"/>
      <w:jc w:val="center"/>
      <w:rPr>
        <w:rFonts w:ascii="Verdana" w:hAnsi="Verdana"/>
        <w:color w:val="003366"/>
        <w:sz w:val="14"/>
        <w:szCs w:val="14"/>
      </w:rPr>
    </w:pPr>
    <w:r>
      <w:rPr>
        <w:rFonts w:ascii="Verdana" w:hAnsi="Verdana"/>
        <w:color w:val="003366"/>
        <w:sz w:val="14"/>
        <w:szCs w:val="14"/>
      </w:rPr>
      <w:t>telefon</w:t>
    </w:r>
    <w:r w:rsidRPr="00FC0E85">
      <w:rPr>
        <w:rFonts w:ascii="Verdana" w:hAnsi="Verdana"/>
        <w:color w:val="003366"/>
        <w:sz w:val="14"/>
        <w:szCs w:val="14"/>
      </w:rPr>
      <w:t>: +420 466 821 111 • fax: +420 </w:t>
    </w:r>
    <w:r>
      <w:rPr>
        <w:rFonts w:ascii="Verdana" w:hAnsi="Verdana"/>
        <w:color w:val="003366"/>
        <w:sz w:val="14"/>
        <w:szCs w:val="14"/>
      </w:rPr>
      <w:t>466</w:t>
    </w:r>
    <w:r w:rsidRPr="00FC0E85">
      <w:rPr>
        <w:rFonts w:ascii="Verdana" w:hAnsi="Verdana"/>
        <w:color w:val="003366"/>
        <w:sz w:val="14"/>
        <w:szCs w:val="14"/>
      </w:rPr>
      <w:t> </w:t>
    </w:r>
    <w:r>
      <w:rPr>
        <w:rFonts w:ascii="Verdana" w:hAnsi="Verdana"/>
        <w:color w:val="003366"/>
        <w:sz w:val="14"/>
        <w:szCs w:val="14"/>
      </w:rPr>
      <w:t>822</w:t>
    </w:r>
    <w:r w:rsidRPr="00FC0E85">
      <w:rPr>
        <w:rFonts w:ascii="Verdana" w:hAnsi="Verdana"/>
        <w:color w:val="003366"/>
        <w:sz w:val="14"/>
        <w:szCs w:val="14"/>
      </w:rPr>
      <w:t> </w:t>
    </w:r>
    <w:r>
      <w:rPr>
        <w:rFonts w:ascii="Verdana" w:hAnsi="Verdana"/>
        <w:color w:val="003366"/>
        <w:sz w:val="14"/>
        <w:szCs w:val="14"/>
      </w:rPr>
      <w:t>90</w:t>
    </w:r>
    <w:r w:rsidRPr="00FC0E85">
      <w:rPr>
        <w:rFonts w:ascii="Verdana" w:hAnsi="Verdana"/>
        <w:color w:val="003366"/>
        <w:sz w:val="14"/>
        <w:szCs w:val="14"/>
      </w:rPr>
      <w:t xml:space="preserve">0 • e-mail: synthesia@synthesia.eu </w:t>
    </w:r>
  </w:p>
  <w:p w14:paraId="05D4E9DC" w14:textId="77777777" w:rsidR="00C369C5" w:rsidRPr="00FC0E85" w:rsidRDefault="00C369C5" w:rsidP="008A1CCC">
    <w:pPr>
      <w:pStyle w:val="Zpat"/>
      <w:jc w:val="center"/>
      <w:rPr>
        <w:rFonts w:ascii="Verdana" w:hAnsi="Verdana"/>
        <w:b/>
        <w:color w:val="003366"/>
        <w:sz w:val="14"/>
        <w:szCs w:val="14"/>
      </w:rPr>
    </w:pPr>
    <w:r w:rsidRPr="00FC0E85">
      <w:rPr>
        <w:rFonts w:ascii="Verdana" w:hAnsi="Verdana"/>
        <w:b/>
        <w:color w:val="003366"/>
        <w:sz w:val="14"/>
        <w:szCs w:val="14"/>
      </w:rPr>
      <w:t>www.synthesia.eu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45923" w14:textId="77777777" w:rsidR="00741399" w:rsidRDefault="00741399">
      <w:r>
        <w:separator/>
      </w:r>
    </w:p>
  </w:footnote>
  <w:footnote w:type="continuationSeparator" w:id="0">
    <w:p w14:paraId="2DB58EF8" w14:textId="77777777" w:rsidR="00741399" w:rsidRDefault="00741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517EA" w14:textId="327AD19D" w:rsidR="00C369C5" w:rsidRPr="009B4219" w:rsidRDefault="005C43EF" w:rsidP="005C43EF">
    <w:pPr>
      <w:jc w:val="both"/>
      <w:rPr>
        <w:rFonts w:cstheme="minorHAnsi"/>
        <w:sz w:val="20"/>
        <w:szCs w:val="20"/>
      </w:rPr>
    </w:pPr>
    <w:r>
      <w:rPr>
        <w:noProof/>
        <w:lang w:eastAsia="cs-CZ"/>
      </w:rPr>
      <w:drawing>
        <wp:inline distT="0" distB="0" distL="0" distR="0" wp14:anchorId="4F4B0378" wp14:editId="0BD0DFB3">
          <wp:extent cx="2087880" cy="440055"/>
          <wp:effectExtent l="0" t="0" r="7620" b="0"/>
          <wp:docPr id="7" name="obrázek 1" descr="logo-hlav-pap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hlav-pap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B34DF0" w14:textId="0DCAB9FF" w:rsidR="00C369C5" w:rsidRPr="00952FB1" w:rsidRDefault="00C369C5" w:rsidP="00952FB1">
    <w:pPr>
      <w:pStyle w:val="Zpat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 xml:space="preserve">Předpis: </w:t>
    </w:r>
    <w:r w:rsidR="005C43EF">
      <w:rPr>
        <w:rFonts w:ascii="Verdana" w:hAnsi="Verdana"/>
        <w:sz w:val="14"/>
        <w:szCs w:val="14"/>
      </w:rPr>
      <w:t>Značení kabelů</w:t>
    </w:r>
    <w:r w:rsidR="00692F2E">
      <w:rPr>
        <w:rFonts w:ascii="Verdana" w:hAnsi="Verdana"/>
        <w:sz w:val="14"/>
        <w:szCs w:val="14"/>
      </w:rPr>
      <w:t xml:space="preserve"> a žil</w:t>
    </w:r>
    <w:r w:rsidR="007E7A42">
      <w:rPr>
        <w:rFonts w:ascii="Verdana" w:hAnsi="Verdana"/>
        <w:sz w:val="14"/>
        <w:szCs w:val="14"/>
      </w:rPr>
      <w:t xml:space="preserve"> na </w:t>
    </w:r>
    <w:proofErr w:type="gramStart"/>
    <w:r w:rsidR="007E7A42">
      <w:rPr>
        <w:rFonts w:ascii="Verdana" w:hAnsi="Verdana"/>
        <w:sz w:val="14"/>
        <w:szCs w:val="14"/>
      </w:rPr>
      <w:t>TPZL</w:t>
    </w:r>
    <w:r>
      <w:rPr>
        <w:rFonts w:ascii="Verdana" w:hAnsi="Verdana"/>
        <w:sz w:val="14"/>
        <w:szCs w:val="14"/>
      </w:rPr>
      <w:tab/>
    </w:r>
    <w:r>
      <w:rPr>
        <w:rFonts w:ascii="Verdana" w:hAnsi="Verdana"/>
        <w:sz w:val="14"/>
        <w:szCs w:val="14"/>
      </w:rPr>
      <w:tab/>
    </w:r>
    <w:proofErr w:type="gramEnd"/>
    <w:r w:rsidRPr="00952FB1">
      <w:rPr>
        <w:rFonts w:ascii="Verdana" w:hAnsi="Verdana"/>
        <w:sz w:val="14"/>
        <w:szCs w:val="14"/>
      </w:rPr>
      <w:fldChar w:fldCharType="begin"/>
    </w:r>
    <w:r w:rsidRPr="00952FB1">
      <w:rPr>
        <w:rFonts w:ascii="Verdana" w:hAnsi="Verdana"/>
        <w:sz w:val="14"/>
        <w:szCs w:val="14"/>
      </w:rPr>
      <w:instrText>PAGE  \* Arabic  \* MERGEFORMAT</w:instrText>
    </w:r>
    <w:r w:rsidRPr="00952FB1">
      <w:rPr>
        <w:rFonts w:ascii="Verdana" w:hAnsi="Verdana"/>
        <w:sz w:val="14"/>
        <w:szCs w:val="14"/>
      </w:rPr>
      <w:fldChar w:fldCharType="separate"/>
    </w:r>
    <w:r w:rsidR="0074482F">
      <w:rPr>
        <w:rFonts w:ascii="Verdana" w:hAnsi="Verdana"/>
        <w:noProof/>
        <w:sz w:val="14"/>
        <w:szCs w:val="14"/>
      </w:rPr>
      <w:t>4</w:t>
    </w:r>
    <w:r w:rsidRPr="00952FB1">
      <w:rPr>
        <w:rFonts w:ascii="Verdana" w:hAnsi="Verdana"/>
        <w:sz w:val="14"/>
        <w:szCs w:val="14"/>
      </w:rPr>
      <w:fldChar w:fldCharType="end"/>
    </w:r>
    <w:proofErr w:type="gramStart"/>
    <w:r w:rsidRPr="00952FB1">
      <w:rPr>
        <w:rFonts w:ascii="Verdana" w:hAnsi="Verdana"/>
        <w:sz w:val="14"/>
        <w:szCs w:val="14"/>
      </w:rPr>
      <w:t xml:space="preserve"> z </w:t>
    </w:r>
    <w:proofErr w:type="gramEnd"/>
    <w:r w:rsidRPr="00952FB1">
      <w:rPr>
        <w:rFonts w:ascii="Verdana" w:hAnsi="Verdana"/>
        <w:sz w:val="14"/>
        <w:szCs w:val="14"/>
      </w:rPr>
      <w:fldChar w:fldCharType="begin"/>
    </w:r>
    <w:r w:rsidRPr="00952FB1">
      <w:rPr>
        <w:rFonts w:ascii="Verdana" w:hAnsi="Verdana"/>
        <w:sz w:val="14"/>
        <w:szCs w:val="14"/>
      </w:rPr>
      <w:instrText>NUMPAGES  \* Arabic  \* MERGEFORMAT</w:instrText>
    </w:r>
    <w:r w:rsidRPr="00952FB1">
      <w:rPr>
        <w:rFonts w:ascii="Verdana" w:hAnsi="Verdana"/>
        <w:sz w:val="14"/>
        <w:szCs w:val="14"/>
      </w:rPr>
      <w:fldChar w:fldCharType="separate"/>
    </w:r>
    <w:r w:rsidR="0074482F">
      <w:rPr>
        <w:rFonts w:ascii="Verdana" w:hAnsi="Verdana"/>
        <w:noProof/>
        <w:sz w:val="14"/>
        <w:szCs w:val="14"/>
      </w:rPr>
      <w:t>4</w:t>
    </w:r>
    <w:r w:rsidRPr="00952FB1">
      <w:rPr>
        <w:rFonts w:ascii="Verdana" w:hAnsi="Verdana"/>
        <w:sz w:val="14"/>
        <w:szCs w:val="14"/>
      </w:rPr>
      <w:fldChar w:fldCharType="end"/>
    </w:r>
    <w:r w:rsidRPr="00952FB1">
      <w:rPr>
        <w:rFonts w:ascii="Verdana" w:hAnsi="Verdana"/>
        <w:noProof/>
        <w:sz w:val="14"/>
        <w:szCs w:val="14"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E8D95B" wp14:editId="15E73CB2">
              <wp:simplePos x="0" y="0"/>
              <wp:positionH relativeFrom="column">
                <wp:posOffset>25400</wp:posOffset>
              </wp:positionH>
              <wp:positionV relativeFrom="paragraph">
                <wp:posOffset>122555</wp:posOffset>
              </wp:positionV>
              <wp:extent cx="6375400" cy="0"/>
              <wp:effectExtent l="6350" t="8255" r="9525" b="10795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5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448830"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9.65pt" to="7in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" strokecolor="#036"/>
          </w:pict>
        </mc:Fallback>
      </mc:AlternateContent>
    </w:r>
    <w:r w:rsidRPr="00952FB1">
      <w:rPr>
        <w:rFonts w:ascii="Verdana" w:hAnsi="Verdana"/>
        <w:noProof/>
        <w:sz w:val="14"/>
        <w:szCs w:val="14"/>
        <w:lang w:eastAsia="cs-CZ"/>
      </w:rPr>
      <w:drawing>
        <wp:anchor distT="0" distB="0" distL="114300" distR="114300" simplePos="0" relativeHeight="251657216" behindDoc="0" locked="0" layoutInCell="1" allowOverlap="1" wp14:anchorId="63103AD3" wp14:editId="00AD9968">
          <wp:simplePos x="0" y="0"/>
          <wp:positionH relativeFrom="column">
            <wp:posOffset>114300</wp:posOffset>
          </wp:positionH>
          <wp:positionV relativeFrom="paragraph">
            <wp:posOffset>1989455</wp:posOffset>
          </wp:positionV>
          <wp:extent cx="5486400" cy="5486400"/>
          <wp:effectExtent l="0" t="0" r="0" b="0"/>
          <wp:wrapNone/>
          <wp:docPr id="27" name="obrázek 27" descr="synthesia-hologram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ynthesia-hologram-logo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6000" contrast="-9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48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937"/>
    <w:multiLevelType w:val="hybridMultilevel"/>
    <w:tmpl w:val="54BAD7AC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4003D8"/>
    <w:multiLevelType w:val="hybridMultilevel"/>
    <w:tmpl w:val="5238850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2F4396"/>
    <w:multiLevelType w:val="hybridMultilevel"/>
    <w:tmpl w:val="3AA2B0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57EA5"/>
    <w:multiLevelType w:val="hybridMultilevel"/>
    <w:tmpl w:val="8764AF14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71B0E2D"/>
    <w:multiLevelType w:val="hybridMultilevel"/>
    <w:tmpl w:val="2A4AA9F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8300A9"/>
    <w:multiLevelType w:val="hybridMultilevel"/>
    <w:tmpl w:val="EDB00CD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B024B2E"/>
    <w:multiLevelType w:val="hybridMultilevel"/>
    <w:tmpl w:val="B95447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020C1"/>
    <w:multiLevelType w:val="hybridMultilevel"/>
    <w:tmpl w:val="1FC4FE44"/>
    <w:lvl w:ilvl="0" w:tplc="040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1747967"/>
    <w:multiLevelType w:val="hybridMultilevel"/>
    <w:tmpl w:val="7DEC401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C3251A"/>
    <w:multiLevelType w:val="hybridMultilevel"/>
    <w:tmpl w:val="119CDADC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D91044E"/>
    <w:multiLevelType w:val="hybridMultilevel"/>
    <w:tmpl w:val="C41E4CD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E6D7EA7"/>
    <w:multiLevelType w:val="hybridMultilevel"/>
    <w:tmpl w:val="1BE43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777DCE"/>
    <w:multiLevelType w:val="hybridMultilevel"/>
    <w:tmpl w:val="258244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12B62"/>
    <w:multiLevelType w:val="hybridMultilevel"/>
    <w:tmpl w:val="211A3DE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CB4D63"/>
    <w:multiLevelType w:val="hybridMultilevel"/>
    <w:tmpl w:val="4992B72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6246F16"/>
    <w:multiLevelType w:val="hybridMultilevel"/>
    <w:tmpl w:val="BAD4E3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56065"/>
    <w:multiLevelType w:val="hybridMultilevel"/>
    <w:tmpl w:val="BA2228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C0AA4"/>
    <w:multiLevelType w:val="hybridMultilevel"/>
    <w:tmpl w:val="AFC48A3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903987"/>
    <w:multiLevelType w:val="hybridMultilevel"/>
    <w:tmpl w:val="5184CC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3397F"/>
    <w:multiLevelType w:val="multilevel"/>
    <w:tmpl w:val="949C9574"/>
    <w:styleLink w:val="StylSodrkamiSymbolSymbol135bernVlevo163cm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  <w:color w:val="auto"/>
        <w:sz w:val="2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9993135"/>
    <w:multiLevelType w:val="multilevel"/>
    <w:tmpl w:val="44607920"/>
    <w:lvl w:ilvl="0">
      <w:start w:val="1"/>
      <w:numFmt w:val="decimal"/>
      <w:pStyle w:val="Nadpis1"/>
      <w:suff w:val="space"/>
      <w:lvlText w:val="%1"/>
      <w:lvlJc w:val="left"/>
      <w:pPr>
        <w:ind w:left="284" w:hanging="284"/>
      </w:pPr>
      <w:rPr>
        <w:rFonts w:asciiTheme="majorHAnsi" w:hAnsiTheme="majorHAnsi" w:cstheme="majorHAnsi" w:hint="default"/>
        <w:sz w:val="32"/>
        <w:szCs w:val="32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34" w:hanging="567"/>
      </w:pPr>
      <w:rPr>
        <w:rFonts w:asciiTheme="majorHAnsi" w:hAnsiTheme="majorHAnsi"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134" w:hanging="851"/>
      </w:pPr>
      <w:rPr>
        <w:rFonts w:asciiTheme="majorHAnsi" w:hAnsiTheme="majorHAnsi"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1134" w:hanging="1134"/>
      </w:pPr>
      <w:rPr>
        <w:rFonts w:asciiTheme="majorHAnsi" w:hAnsiTheme="majorHAnsi" w:hint="default"/>
      </w:rPr>
    </w:lvl>
    <w:lvl w:ilvl="4">
      <w:start w:val="1"/>
      <w:numFmt w:val="bullet"/>
      <w:pStyle w:val="Nadpis5"/>
      <w:suff w:val="space"/>
      <w:lvlText w:val=""/>
      <w:lvlJc w:val="left"/>
      <w:pPr>
        <w:ind w:left="1418" w:hanging="1134"/>
      </w:pPr>
      <w:rPr>
        <w:rFonts w:ascii="Symbol" w:hAnsi="Symbol" w:hint="default"/>
        <w:color w:val="auto"/>
      </w:rPr>
    </w:lvl>
    <w:lvl w:ilvl="5">
      <w:start w:val="1"/>
      <w:numFmt w:val="bullet"/>
      <w:pStyle w:val="Nadpis6"/>
      <w:suff w:val="space"/>
      <w:lvlText w:val=""/>
      <w:lvlJc w:val="left"/>
      <w:pPr>
        <w:ind w:left="1701" w:hanging="1134"/>
      </w:pPr>
      <w:rPr>
        <w:rFonts w:ascii="Symbol" w:hAnsi="Symbol" w:hint="default"/>
        <w:color w:val="auto"/>
      </w:rPr>
    </w:lvl>
    <w:lvl w:ilvl="6">
      <w:start w:val="1"/>
      <w:numFmt w:val="bullet"/>
      <w:pStyle w:val="Nadpis7"/>
      <w:suff w:val="space"/>
      <w:lvlText w:val=""/>
      <w:lvlJc w:val="left"/>
      <w:pPr>
        <w:ind w:left="1985" w:hanging="1134"/>
      </w:pPr>
      <w:rPr>
        <w:rFonts w:ascii="Symbol" w:hAnsi="Symbol" w:hint="default"/>
        <w:color w:val="auto"/>
      </w:rPr>
    </w:lvl>
    <w:lvl w:ilvl="7">
      <w:start w:val="1"/>
      <w:numFmt w:val="bullet"/>
      <w:pStyle w:val="Nadpis8"/>
      <w:suff w:val="space"/>
      <w:lvlText w:val=""/>
      <w:lvlJc w:val="left"/>
      <w:pPr>
        <w:ind w:left="2268" w:hanging="1134"/>
      </w:pPr>
      <w:rPr>
        <w:rFonts w:ascii="Symbol" w:hAnsi="Symbol" w:hint="default"/>
        <w:color w:val="auto"/>
      </w:rPr>
    </w:lvl>
    <w:lvl w:ilvl="8">
      <w:start w:val="1"/>
      <w:numFmt w:val="bullet"/>
      <w:pStyle w:val="Nadpis9"/>
      <w:suff w:val="space"/>
      <w:lvlText w:val=""/>
      <w:lvlJc w:val="left"/>
      <w:pPr>
        <w:ind w:left="2552" w:hanging="1134"/>
      </w:pPr>
      <w:rPr>
        <w:rFonts w:ascii="Symbol" w:hAnsi="Symbol" w:hint="default"/>
        <w:color w:val="auto"/>
      </w:rPr>
    </w:lvl>
  </w:abstractNum>
  <w:abstractNum w:abstractNumId="21" w15:restartNumberingAfterBreak="0">
    <w:nsid w:val="7FC4600A"/>
    <w:multiLevelType w:val="multilevel"/>
    <w:tmpl w:val="04050003"/>
    <w:styleLink w:val="StylSodrkamiLatinkaCourierNewVlevo1cmPedsazen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1"/>
  </w:num>
  <w:num w:numId="4">
    <w:abstractNumId w:val="13"/>
  </w:num>
  <w:num w:numId="5">
    <w:abstractNumId w:val="17"/>
  </w:num>
  <w:num w:numId="6">
    <w:abstractNumId w:val="1"/>
  </w:num>
  <w:num w:numId="7">
    <w:abstractNumId w:val="8"/>
  </w:num>
  <w:num w:numId="8">
    <w:abstractNumId w:val="0"/>
  </w:num>
  <w:num w:numId="9">
    <w:abstractNumId w:val="7"/>
  </w:num>
  <w:num w:numId="10">
    <w:abstractNumId w:val="9"/>
  </w:num>
  <w:num w:numId="11">
    <w:abstractNumId w:val="4"/>
  </w:num>
  <w:num w:numId="12">
    <w:abstractNumId w:val="5"/>
  </w:num>
  <w:num w:numId="13">
    <w:abstractNumId w:val="14"/>
  </w:num>
  <w:num w:numId="14">
    <w:abstractNumId w:val="3"/>
  </w:num>
  <w:num w:numId="15">
    <w:abstractNumId w:val="15"/>
  </w:num>
  <w:num w:numId="16">
    <w:abstractNumId w:val="12"/>
  </w:num>
  <w:num w:numId="17">
    <w:abstractNumId w:val="11"/>
  </w:num>
  <w:num w:numId="18">
    <w:abstractNumId w:val="2"/>
  </w:num>
  <w:num w:numId="19">
    <w:abstractNumId w:val="6"/>
  </w:num>
  <w:num w:numId="20">
    <w:abstractNumId w:val="16"/>
  </w:num>
  <w:num w:numId="21">
    <w:abstractNumId w:val="10"/>
  </w:num>
  <w:num w:numId="22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E1E"/>
    <w:rsid w:val="00002200"/>
    <w:rsid w:val="00010DAA"/>
    <w:rsid w:val="00012FD2"/>
    <w:rsid w:val="000166FB"/>
    <w:rsid w:val="00027124"/>
    <w:rsid w:val="000333AA"/>
    <w:rsid w:val="00055DD6"/>
    <w:rsid w:val="000624E1"/>
    <w:rsid w:val="00072C86"/>
    <w:rsid w:val="00077D2D"/>
    <w:rsid w:val="00090B5C"/>
    <w:rsid w:val="000C0391"/>
    <w:rsid w:val="000C1FDC"/>
    <w:rsid w:val="000C33D6"/>
    <w:rsid w:val="000D5BDE"/>
    <w:rsid w:val="000E1B32"/>
    <w:rsid w:val="000F1733"/>
    <w:rsid w:val="000F3E2C"/>
    <w:rsid w:val="000F528F"/>
    <w:rsid w:val="000F7E48"/>
    <w:rsid w:val="00112E44"/>
    <w:rsid w:val="0012392E"/>
    <w:rsid w:val="001264EB"/>
    <w:rsid w:val="00131B66"/>
    <w:rsid w:val="00132E98"/>
    <w:rsid w:val="00140260"/>
    <w:rsid w:val="00144226"/>
    <w:rsid w:val="00144A9F"/>
    <w:rsid w:val="00144D0A"/>
    <w:rsid w:val="001451D0"/>
    <w:rsid w:val="00145FA0"/>
    <w:rsid w:val="001547CB"/>
    <w:rsid w:val="0015796B"/>
    <w:rsid w:val="00160CD6"/>
    <w:rsid w:val="001640DB"/>
    <w:rsid w:val="00165BEA"/>
    <w:rsid w:val="00172691"/>
    <w:rsid w:val="00177D1D"/>
    <w:rsid w:val="001809E8"/>
    <w:rsid w:val="00182C20"/>
    <w:rsid w:val="00183043"/>
    <w:rsid w:val="00187EDC"/>
    <w:rsid w:val="00191AF2"/>
    <w:rsid w:val="00192C4D"/>
    <w:rsid w:val="0019317A"/>
    <w:rsid w:val="001C4091"/>
    <w:rsid w:val="001C656F"/>
    <w:rsid w:val="001C7EC8"/>
    <w:rsid w:val="001D2F34"/>
    <w:rsid w:val="001D5628"/>
    <w:rsid w:val="001E632D"/>
    <w:rsid w:val="001F3985"/>
    <w:rsid w:val="00203725"/>
    <w:rsid w:val="00204CC9"/>
    <w:rsid w:val="002179CA"/>
    <w:rsid w:val="00221024"/>
    <w:rsid w:val="00223ABD"/>
    <w:rsid w:val="00227F97"/>
    <w:rsid w:val="00234E8F"/>
    <w:rsid w:val="00244AE2"/>
    <w:rsid w:val="00244FAC"/>
    <w:rsid w:val="002455A8"/>
    <w:rsid w:val="002516FD"/>
    <w:rsid w:val="00253D92"/>
    <w:rsid w:val="00276A3C"/>
    <w:rsid w:val="002836B3"/>
    <w:rsid w:val="002A1682"/>
    <w:rsid w:val="002A3D10"/>
    <w:rsid w:val="002A5EC1"/>
    <w:rsid w:val="002C45D7"/>
    <w:rsid w:val="002E1DE5"/>
    <w:rsid w:val="002E323B"/>
    <w:rsid w:val="002E47A2"/>
    <w:rsid w:val="002E523B"/>
    <w:rsid w:val="00300B81"/>
    <w:rsid w:val="0031116B"/>
    <w:rsid w:val="00334CC3"/>
    <w:rsid w:val="00347B73"/>
    <w:rsid w:val="00350AF4"/>
    <w:rsid w:val="003540CE"/>
    <w:rsid w:val="00356507"/>
    <w:rsid w:val="0036335A"/>
    <w:rsid w:val="00364E0E"/>
    <w:rsid w:val="00381C2D"/>
    <w:rsid w:val="003D132E"/>
    <w:rsid w:val="003D741D"/>
    <w:rsid w:val="003F38F5"/>
    <w:rsid w:val="003F4629"/>
    <w:rsid w:val="004003FB"/>
    <w:rsid w:val="004035A0"/>
    <w:rsid w:val="00420A69"/>
    <w:rsid w:val="00423AC3"/>
    <w:rsid w:val="0042773D"/>
    <w:rsid w:val="00430203"/>
    <w:rsid w:val="00432365"/>
    <w:rsid w:val="0043301D"/>
    <w:rsid w:val="00451D64"/>
    <w:rsid w:val="00452E95"/>
    <w:rsid w:val="00466263"/>
    <w:rsid w:val="00470F6E"/>
    <w:rsid w:val="00473914"/>
    <w:rsid w:val="00495785"/>
    <w:rsid w:val="004A6E6E"/>
    <w:rsid w:val="004B44E0"/>
    <w:rsid w:val="004C3F23"/>
    <w:rsid w:val="004C4067"/>
    <w:rsid w:val="004D1975"/>
    <w:rsid w:val="004D7A30"/>
    <w:rsid w:val="004E30BD"/>
    <w:rsid w:val="004F66E6"/>
    <w:rsid w:val="004F7B86"/>
    <w:rsid w:val="005062C2"/>
    <w:rsid w:val="00510775"/>
    <w:rsid w:val="005135E1"/>
    <w:rsid w:val="005162B8"/>
    <w:rsid w:val="0053191C"/>
    <w:rsid w:val="0055102D"/>
    <w:rsid w:val="0055166F"/>
    <w:rsid w:val="00561634"/>
    <w:rsid w:val="00567B37"/>
    <w:rsid w:val="0058064B"/>
    <w:rsid w:val="00580B1E"/>
    <w:rsid w:val="00586EDC"/>
    <w:rsid w:val="005A0A08"/>
    <w:rsid w:val="005A73BE"/>
    <w:rsid w:val="005B0140"/>
    <w:rsid w:val="005B41DB"/>
    <w:rsid w:val="005C1D8A"/>
    <w:rsid w:val="005C43EF"/>
    <w:rsid w:val="005C77F8"/>
    <w:rsid w:val="005D08B3"/>
    <w:rsid w:val="005D566D"/>
    <w:rsid w:val="005D6E52"/>
    <w:rsid w:val="005E1F8A"/>
    <w:rsid w:val="005E4989"/>
    <w:rsid w:val="005F2836"/>
    <w:rsid w:val="005F3D26"/>
    <w:rsid w:val="006116DD"/>
    <w:rsid w:val="00613749"/>
    <w:rsid w:val="00624D1B"/>
    <w:rsid w:val="00624DEC"/>
    <w:rsid w:val="0064003F"/>
    <w:rsid w:val="00653DE1"/>
    <w:rsid w:val="006625B6"/>
    <w:rsid w:val="006658E9"/>
    <w:rsid w:val="00681348"/>
    <w:rsid w:val="00685A02"/>
    <w:rsid w:val="0068787C"/>
    <w:rsid w:val="00692F2E"/>
    <w:rsid w:val="0069458A"/>
    <w:rsid w:val="006B39F3"/>
    <w:rsid w:val="006C082D"/>
    <w:rsid w:val="006C6E0A"/>
    <w:rsid w:val="006D2F63"/>
    <w:rsid w:val="006E2D46"/>
    <w:rsid w:val="006E6101"/>
    <w:rsid w:val="006F2D00"/>
    <w:rsid w:val="00705800"/>
    <w:rsid w:val="00711854"/>
    <w:rsid w:val="00712CBA"/>
    <w:rsid w:val="00714966"/>
    <w:rsid w:val="007170D1"/>
    <w:rsid w:val="0072139B"/>
    <w:rsid w:val="00727AD7"/>
    <w:rsid w:val="00736BDE"/>
    <w:rsid w:val="007372E2"/>
    <w:rsid w:val="007403BC"/>
    <w:rsid w:val="00741399"/>
    <w:rsid w:val="00744792"/>
    <w:rsid w:val="0074482F"/>
    <w:rsid w:val="007464EB"/>
    <w:rsid w:val="0074654A"/>
    <w:rsid w:val="00747FC7"/>
    <w:rsid w:val="00751EF0"/>
    <w:rsid w:val="00760B5E"/>
    <w:rsid w:val="007628C4"/>
    <w:rsid w:val="00763F96"/>
    <w:rsid w:val="007845D5"/>
    <w:rsid w:val="00787B2F"/>
    <w:rsid w:val="007940DA"/>
    <w:rsid w:val="00795F0F"/>
    <w:rsid w:val="007A78D1"/>
    <w:rsid w:val="007B40EC"/>
    <w:rsid w:val="007B4AE7"/>
    <w:rsid w:val="007B5B38"/>
    <w:rsid w:val="007C6536"/>
    <w:rsid w:val="007D2FE7"/>
    <w:rsid w:val="007D5742"/>
    <w:rsid w:val="007E15FC"/>
    <w:rsid w:val="007E3E1E"/>
    <w:rsid w:val="007E7A42"/>
    <w:rsid w:val="007F2834"/>
    <w:rsid w:val="0080003A"/>
    <w:rsid w:val="00801D7A"/>
    <w:rsid w:val="0081630E"/>
    <w:rsid w:val="008463E6"/>
    <w:rsid w:val="00857DE4"/>
    <w:rsid w:val="008601B9"/>
    <w:rsid w:val="0086447E"/>
    <w:rsid w:val="0087308B"/>
    <w:rsid w:val="00881730"/>
    <w:rsid w:val="008864FF"/>
    <w:rsid w:val="008870BF"/>
    <w:rsid w:val="008A0C19"/>
    <w:rsid w:val="008A1CCC"/>
    <w:rsid w:val="008A7634"/>
    <w:rsid w:val="008B17FF"/>
    <w:rsid w:val="008C75CE"/>
    <w:rsid w:val="008D0FAC"/>
    <w:rsid w:val="008D22D6"/>
    <w:rsid w:val="008D363F"/>
    <w:rsid w:val="008D6C38"/>
    <w:rsid w:val="00902D70"/>
    <w:rsid w:val="009053E3"/>
    <w:rsid w:val="009107DA"/>
    <w:rsid w:val="00910A2E"/>
    <w:rsid w:val="00920933"/>
    <w:rsid w:val="00923F36"/>
    <w:rsid w:val="00924E72"/>
    <w:rsid w:val="0093681D"/>
    <w:rsid w:val="00951C71"/>
    <w:rsid w:val="00952FB1"/>
    <w:rsid w:val="00956437"/>
    <w:rsid w:val="00971D9B"/>
    <w:rsid w:val="0099366D"/>
    <w:rsid w:val="00993E1F"/>
    <w:rsid w:val="00994908"/>
    <w:rsid w:val="009B4219"/>
    <w:rsid w:val="009C5F12"/>
    <w:rsid w:val="009D238F"/>
    <w:rsid w:val="009D6FD3"/>
    <w:rsid w:val="009E07CC"/>
    <w:rsid w:val="009F4AAA"/>
    <w:rsid w:val="009F5F84"/>
    <w:rsid w:val="00A026E1"/>
    <w:rsid w:val="00A12EB4"/>
    <w:rsid w:val="00A23499"/>
    <w:rsid w:val="00A24D5B"/>
    <w:rsid w:val="00A42DF8"/>
    <w:rsid w:val="00A626D4"/>
    <w:rsid w:val="00A63B6B"/>
    <w:rsid w:val="00A744B6"/>
    <w:rsid w:val="00A81AA2"/>
    <w:rsid w:val="00A81C2E"/>
    <w:rsid w:val="00A864E6"/>
    <w:rsid w:val="00AA7C31"/>
    <w:rsid w:val="00AB2A2F"/>
    <w:rsid w:val="00AB4950"/>
    <w:rsid w:val="00AC1E3C"/>
    <w:rsid w:val="00AC1FF4"/>
    <w:rsid w:val="00AC59CA"/>
    <w:rsid w:val="00AD00F9"/>
    <w:rsid w:val="00AD112D"/>
    <w:rsid w:val="00AD3761"/>
    <w:rsid w:val="00AD5449"/>
    <w:rsid w:val="00AD7EC9"/>
    <w:rsid w:val="00AE2118"/>
    <w:rsid w:val="00AE40F1"/>
    <w:rsid w:val="00B008B6"/>
    <w:rsid w:val="00B05258"/>
    <w:rsid w:val="00B153DE"/>
    <w:rsid w:val="00B15B11"/>
    <w:rsid w:val="00B22908"/>
    <w:rsid w:val="00B23649"/>
    <w:rsid w:val="00B36942"/>
    <w:rsid w:val="00B41255"/>
    <w:rsid w:val="00B43180"/>
    <w:rsid w:val="00B47900"/>
    <w:rsid w:val="00B6269D"/>
    <w:rsid w:val="00B7561D"/>
    <w:rsid w:val="00B777C3"/>
    <w:rsid w:val="00B805E3"/>
    <w:rsid w:val="00B813F1"/>
    <w:rsid w:val="00B826F9"/>
    <w:rsid w:val="00B85CFA"/>
    <w:rsid w:val="00B9284E"/>
    <w:rsid w:val="00B94910"/>
    <w:rsid w:val="00B95322"/>
    <w:rsid w:val="00BA0166"/>
    <w:rsid w:val="00BA09B4"/>
    <w:rsid w:val="00BB2695"/>
    <w:rsid w:val="00BB291E"/>
    <w:rsid w:val="00BC48D6"/>
    <w:rsid w:val="00BD563D"/>
    <w:rsid w:val="00BF09B9"/>
    <w:rsid w:val="00BF1261"/>
    <w:rsid w:val="00BF5D85"/>
    <w:rsid w:val="00BF6081"/>
    <w:rsid w:val="00C00270"/>
    <w:rsid w:val="00C07826"/>
    <w:rsid w:val="00C162F2"/>
    <w:rsid w:val="00C24A94"/>
    <w:rsid w:val="00C31052"/>
    <w:rsid w:val="00C369C5"/>
    <w:rsid w:val="00C636E3"/>
    <w:rsid w:val="00C72EA0"/>
    <w:rsid w:val="00C840BB"/>
    <w:rsid w:val="00C867C8"/>
    <w:rsid w:val="00C87C33"/>
    <w:rsid w:val="00CA5970"/>
    <w:rsid w:val="00CC1772"/>
    <w:rsid w:val="00CD3FF4"/>
    <w:rsid w:val="00CE0DFF"/>
    <w:rsid w:val="00CE107D"/>
    <w:rsid w:val="00CE15EC"/>
    <w:rsid w:val="00CE3364"/>
    <w:rsid w:val="00CE3750"/>
    <w:rsid w:val="00CF737A"/>
    <w:rsid w:val="00D00DCB"/>
    <w:rsid w:val="00D0452D"/>
    <w:rsid w:val="00D102A0"/>
    <w:rsid w:val="00D2380A"/>
    <w:rsid w:val="00D24310"/>
    <w:rsid w:val="00D273D9"/>
    <w:rsid w:val="00D32019"/>
    <w:rsid w:val="00D338B9"/>
    <w:rsid w:val="00D376D3"/>
    <w:rsid w:val="00D46DDF"/>
    <w:rsid w:val="00D62FE9"/>
    <w:rsid w:val="00D65225"/>
    <w:rsid w:val="00D660CD"/>
    <w:rsid w:val="00D7568A"/>
    <w:rsid w:val="00D8190A"/>
    <w:rsid w:val="00D86425"/>
    <w:rsid w:val="00DA0A29"/>
    <w:rsid w:val="00DB1744"/>
    <w:rsid w:val="00DB1EF1"/>
    <w:rsid w:val="00DC7EFD"/>
    <w:rsid w:val="00DE38B0"/>
    <w:rsid w:val="00DF4D22"/>
    <w:rsid w:val="00DF71B8"/>
    <w:rsid w:val="00E07AC4"/>
    <w:rsid w:val="00E210CC"/>
    <w:rsid w:val="00E21C89"/>
    <w:rsid w:val="00E34A7E"/>
    <w:rsid w:val="00E44372"/>
    <w:rsid w:val="00E54680"/>
    <w:rsid w:val="00E755D3"/>
    <w:rsid w:val="00E82E0C"/>
    <w:rsid w:val="00E97886"/>
    <w:rsid w:val="00EA3D0C"/>
    <w:rsid w:val="00EA4019"/>
    <w:rsid w:val="00EA65BE"/>
    <w:rsid w:val="00EB20D8"/>
    <w:rsid w:val="00EB608A"/>
    <w:rsid w:val="00EC1782"/>
    <w:rsid w:val="00EC6BD1"/>
    <w:rsid w:val="00ED0566"/>
    <w:rsid w:val="00ED51FB"/>
    <w:rsid w:val="00EF0481"/>
    <w:rsid w:val="00EF1D6F"/>
    <w:rsid w:val="00F145CE"/>
    <w:rsid w:val="00F167C9"/>
    <w:rsid w:val="00F36BCF"/>
    <w:rsid w:val="00F42BA3"/>
    <w:rsid w:val="00F502EB"/>
    <w:rsid w:val="00F51759"/>
    <w:rsid w:val="00F6387F"/>
    <w:rsid w:val="00F63F3B"/>
    <w:rsid w:val="00F6654E"/>
    <w:rsid w:val="00F70E63"/>
    <w:rsid w:val="00F825D4"/>
    <w:rsid w:val="00F8629B"/>
    <w:rsid w:val="00F9439B"/>
    <w:rsid w:val="00FA562F"/>
    <w:rsid w:val="00FA5E0F"/>
    <w:rsid w:val="00FB49F3"/>
    <w:rsid w:val="00FB7B0B"/>
    <w:rsid w:val="00FC0E85"/>
    <w:rsid w:val="00FC2E61"/>
    <w:rsid w:val="00FD0B7F"/>
    <w:rsid w:val="00FD21FB"/>
    <w:rsid w:val="00FD3D9C"/>
    <w:rsid w:val="00FE3B78"/>
    <w:rsid w:val="00FE45E1"/>
    <w:rsid w:val="00FE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471EF1"/>
  <w15:docId w15:val="{2FECA12F-4D84-47B3-8583-35816230E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44D0A"/>
    <w:pPr>
      <w:ind w:firstLine="567"/>
    </w:pPr>
    <w:rPr>
      <w:rFonts w:asciiTheme="minorHAnsi" w:eastAsia="Calibri" w:hAnsiTheme="minorHAnsi"/>
      <w:sz w:val="24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055DD6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F145CE"/>
    <w:pPr>
      <w:keepNext/>
      <w:keepLines/>
      <w:numPr>
        <w:ilvl w:val="1"/>
        <w:numId w:val="1"/>
      </w:numPr>
      <w:spacing w:before="100" w:beforeAutospacing="1" w:after="100" w:afterAutospacing="1"/>
      <w:outlineLvl w:val="1"/>
    </w:pPr>
    <w:rPr>
      <w:rFonts w:asciiTheme="majorHAnsi" w:eastAsia="Times New Roman" w:hAnsiTheme="majorHAnsi" w:cstheme="majorBidi"/>
      <w:b/>
      <w:sz w:val="26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qFormat/>
    <w:rsid w:val="0055102D"/>
    <w:pPr>
      <w:keepNext/>
      <w:keepLines/>
      <w:numPr>
        <w:ilvl w:val="2"/>
        <w:numId w:val="1"/>
      </w:numPr>
      <w:spacing w:before="120" w:after="120"/>
      <w:ind w:left="851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55102D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rsid w:val="00B2290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rsid w:val="00B2290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04CC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04CC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04CC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rFonts w:ascii="Arial" w:hAnsi="Arial" w:cs="Arial"/>
      <w:color w:val="000000"/>
      <w:sz w:val="22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Hypertextovodkaz">
    <w:name w:val="Hyperlink"/>
    <w:uiPriority w:val="99"/>
    <w:rPr>
      <w:color w:val="0000FF"/>
      <w:u w:val="single"/>
    </w:rPr>
  </w:style>
  <w:style w:type="character" w:customStyle="1" w:styleId="ZpatChar">
    <w:name w:val="Zápatí Char"/>
    <w:basedOn w:val="Standardnpsmoodstavce"/>
    <w:link w:val="Zpat"/>
    <w:uiPriority w:val="99"/>
    <w:rsid w:val="0019317A"/>
    <w:rPr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19317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10A2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A2E"/>
    <w:rPr>
      <w:rFonts w:ascii="Segoe UI" w:hAnsi="Segoe UI" w:cs="Segoe UI"/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rsid w:val="00910A2E"/>
    <w:rPr>
      <w:sz w:val="24"/>
      <w:szCs w:val="24"/>
    </w:rPr>
  </w:style>
  <w:style w:type="paragraph" w:styleId="Nzev">
    <w:name w:val="Title"/>
    <w:basedOn w:val="Normln"/>
    <w:next w:val="Normln"/>
    <w:link w:val="NzevChar"/>
    <w:uiPriority w:val="10"/>
    <w:qFormat/>
    <w:rsid w:val="00F825D4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825D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rsid w:val="00F825D4"/>
    <w:pPr>
      <w:numPr>
        <w:ilvl w:val="1"/>
      </w:numPr>
      <w:spacing w:after="160"/>
      <w:ind w:firstLine="567"/>
      <w:jc w:val="center"/>
    </w:pPr>
    <w:rPr>
      <w:rFonts w:eastAsiaTheme="minorEastAsia" w:cstheme="minorBidi"/>
      <w:color w:val="5A5A5A" w:themeColor="text1" w:themeTint="A5"/>
      <w:spacing w:val="15"/>
      <w:sz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F825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Nzevknihy">
    <w:name w:val="Book Title"/>
    <w:basedOn w:val="Standardnpsmoodstavce"/>
    <w:uiPriority w:val="33"/>
    <w:rsid w:val="009B4219"/>
    <w:rPr>
      <w:b/>
      <w:bCs/>
      <w:i/>
      <w:iCs/>
      <w:spacing w:val="5"/>
    </w:rPr>
  </w:style>
  <w:style w:type="character" w:customStyle="1" w:styleId="Nadpis1Char">
    <w:name w:val="Nadpis 1 Char"/>
    <w:basedOn w:val="Standardnpsmoodstavce"/>
    <w:link w:val="Nadpis1"/>
    <w:uiPriority w:val="9"/>
    <w:rsid w:val="00055DD6"/>
    <w:rPr>
      <w:rFonts w:asciiTheme="majorHAnsi" w:eastAsiaTheme="majorEastAsia" w:hAnsiTheme="majorHAnsi" w:cstheme="majorBidi"/>
      <w:b/>
      <w:sz w:val="32"/>
      <w:szCs w:val="32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F145CE"/>
    <w:rPr>
      <w:rFonts w:asciiTheme="majorHAnsi" w:hAnsiTheme="majorHAnsi" w:cstheme="majorBidi"/>
      <w:b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5102D"/>
    <w:rPr>
      <w:rFonts w:asciiTheme="majorHAnsi" w:eastAsiaTheme="majorEastAsia" w:hAnsiTheme="majorHAnsi" w:cstheme="majorBidi"/>
      <w:b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55102D"/>
    <w:rPr>
      <w:rFonts w:asciiTheme="majorHAnsi" w:eastAsiaTheme="majorEastAsia" w:hAnsiTheme="majorHAnsi" w:cstheme="majorBidi"/>
      <w:b/>
      <w:iCs/>
      <w:sz w:val="24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rsid w:val="00B22908"/>
    <w:rPr>
      <w:rFonts w:asciiTheme="majorHAnsi" w:eastAsiaTheme="majorEastAsia" w:hAnsiTheme="majorHAnsi" w:cstheme="majorBidi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B22908"/>
    <w:rPr>
      <w:rFonts w:asciiTheme="majorHAnsi" w:eastAsiaTheme="majorEastAsia" w:hAnsiTheme="majorHAnsi" w:cstheme="majorBidi"/>
      <w:sz w:val="24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04CC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04CC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04CC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Odstavecseseznamem">
    <w:name w:val="List Paragraph"/>
    <w:basedOn w:val="Normln"/>
    <w:uiPriority w:val="34"/>
    <w:qFormat/>
    <w:rsid w:val="005F3D26"/>
    <w:pPr>
      <w:ind w:left="720"/>
      <w:contextualSpacing/>
    </w:pPr>
  </w:style>
  <w:style w:type="numbering" w:customStyle="1" w:styleId="StylSodrkamiSymbolSymbol135bernVlevo163cm">
    <w:name w:val="Styl S odrážkami Symbol (Symbol) 135 b. Černá Vlevo:  163 cm..."/>
    <w:basedOn w:val="Bezseznamu"/>
    <w:rsid w:val="0068787C"/>
    <w:pPr>
      <w:numPr>
        <w:numId w:val="2"/>
      </w:numPr>
    </w:pPr>
  </w:style>
  <w:style w:type="numbering" w:customStyle="1" w:styleId="StylSodrkamiLatinkaCourierNewVlevo1cmPedsazen">
    <w:name w:val="Styl S odrážkami (Latinka) Courier New Vlevo:  1 cm Předsazení:..."/>
    <w:basedOn w:val="Bezseznamu"/>
    <w:rsid w:val="00EA65BE"/>
    <w:pPr>
      <w:numPr>
        <w:numId w:val="3"/>
      </w:numPr>
    </w:pPr>
  </w:style>
  <w:style w:type="paragraph" w:styleId="Textvysvtlivek">
    <w:name w:val="endnote text"/>
    <w:basedOn w:val="Normln"/>
    <w:link w:val="TextvysvtlivekChar"/>
    <w:uiPriority w:val="99"/>
    <w:semiHidden/>
    <w:unhideWhenUsed/>
    <w:rsid w:val="00FE3B78"/>
    <w:rPr>
      <w:sz w:val="20"/>
      <w:szCs w:val="20"/>
    </w:rPr>
  </w:style>
  <w:style w:type="paragraph" w:styleId="Bezmezer">
    <w:name w:val="No Spacing"/>
    <w:uiPriority w:val="1"/>
    <w:qFormat/>
    <w:rsid w:val="005F3D26"/>
    <w:rPr>
      <w:rFonts w:ascii="Calibri" w:eastAsia="Calibri" w:hAnsi="Calibri"/>
      <w:sz w:val="22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unhideWhenUsed/>
    <w:rsid w:val="007372E2"/>
    <w:pPr>
      <w:numPr>
        <w:numId w:val="0"/>
      </w:numPr>
      <w:spacing w:line="259" w:lineRule="auto"/>
      <w:outlineLvl w:val="9"/>
    </w:pPr>
    <w:rPr>
      <w:b w:val="0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F825D4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144A9F"/>
    <w:pPr>
      <w:tabs>
        <w:tab w:val="right" w:leader="dot" w:pos="9060"/>
      </w:tabs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unhideWhenUsed/>
    <w:rsid w:val="00F825D4"/>
    <w:pPr>
      <w:spacing w:after="100"/>
      <w:ind w:left="480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FE3B78"/>
    <w:rPr>
      <w:rFonts w:asciiTheme="minorHAnsi" w:eastAsia="Calibri" w:hAnsiTheme="minorHAnsi"/>
      <w:lang w:eastAsia="en-US"/>
    </w:rPr>
  </w:style>
  <w:style w:type="character" w:styleId="Odkaznavysvtlivky">
    <w:name w:val="endnote reference"/>
    <w:basedOn w:val="Standardnpsmoodstavce"/>
    <w:uiPriority w:val="99"/>
    <w:semiHidden/>
    <w:unhideWhenUsed/>
    <w:rsid w:val="00FE3B78"/>
    <w:rPr>
      <w:vertAlign w:val="superscript"/>
    </w:rPr>
  </w:style>
  <w:style w:type="paragraph" w:styleId="Bibliografie">
    <w:name w:val="Bibliography"/>
    <w:basedOn w:val="Normln"/>
    <w:next w:val="Normln"/>
    <w:uiPriority w:val="37"/>
    <w:unhideWhenUsed/>
    <w:rsid w:val="003D132E"/>
  </w:style>
  <w:style w:type="character" w:styleId="Odkaznakoment">
    <w:name w:val="annotation reference"/>
    <w:basedOn w:val="Standardnpsmoodstavce"/>
    <w:uiPriority w:val="99"/>
    <w:semiHidden/>
    <w:unhideWhenUsed/>
    <w:rsid w:val="00FD0B7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D0B7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D0B7F"/>
    <w:rPr>
      <w:rFonts w:asciiTheme="minorHAnsi" w:eastAsia="Calibri" w:hAnsiTheme="minorHAns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D0B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D0B7F"/>
    <w:rPr>
      <w:rFonts w:asciiTheme="minorHAnsi" w:eastAsia="Calibri" w:hAnsiTheme="minorHAnsi"/>
      <w:b/>
      <w:bCs/>
      <w:lang w:eastAsia="en-US"/>
    </w:rPr>
  </w:style>
  <w:style w:type="character" w:customStyle="1" w:styleId="apple-converted-space">
    <w:name w:val="apple-converted-space"/>
    <w:rsid w:val="00AD544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47B7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47B73"/>
    <w:rPr>
      <w:rFonts w:asciiTheme="minorHAnsi" w:eastAsia="Calibri" w:hAnsiTheme="minorHAnsi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347B73"/>
    <w:rPr>
      <w:vertAlign w:val="superscript"/>
    </w:rPr>
  </w:style>
  <w:style w:type="paragraph" w:styleId="Revize">
    <w:name w:val="Revision"/>
    <w:hidden/>
    <w:uiPriority w:val="99"/>
    <w:semiHidden/>
    <w:rsid w:val="00144A9F"/>
    <w:rPr>
      <w:rFonts w:asciiTheme="minorHAnsi" w:eastAsia="Calibri" w:hAnsiTheme="minorHAnsi"/>
      <w:sz w:val="24"/>
      <w:szCs w:val="22"/>
      <w:lang w:eastAsia="en-US"/>
    </w:rPr>
  </w:style>
  <w:style w:type="paragraph" w:customStyle="1" w:styleId="Poznamky">
    <w:name w:val="Poznamky"/>
    <w:basedOn w:val="Textpoznpodarou"/>
    <w:qFormat/>
    <w:rsid w:val="00012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4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3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33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7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6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bor.Bednar@synthesiapower.cz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ert.bezou&#353;ek@synthesiapower.c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drich.Outrata@synthesiapower.cz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svitak\Desktop\Dokumentace\N&#193;VODY\synthesia%20cz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2017-11-14T00:00:00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EN11</b:Tag>
    <b:SourceType>ElectronicSource</b:SourceType>
    <b:Guid>{7120F59F-1BA3-48F1-BBF9-B9825751923B}</b:Guid>
    <b:Title>EN19 - EN20 - cenový návrh -  Alternativa I. a II. s čerpadly KSB a SIGMA</b:Title>
    <b:RefOrder>6</b:RefOrder>
  </b:Source>
  <b:Source>
    <b:Tag>EN1</b:Tag>
    <b:SourceType>ElectronicSource</b:SourceType>
    <b:Guid>{12E297F6-B07F-48D9-B350-F5DA3A5D03AD}</b:Guid>
    <b:Title>EN19 - EN20 Frekvenční měnič - schema zapojení</b:Title>
    <b:RefOrder>2</b:RefOrder>
  </b:Source>
  <b:Source>
    <b:Tag>jme17</b:Tag>
    <b:SourceType>ElectronicSource</b:SourceType>
    <b:Guid>{32B69C2A-3481-4B30-93C0-D4CEA36978EC}</b:Guid>
    <b:Title>EN19 - EN20 Seznam armatur.xlsx</b:Title>
    <b:RefOrder>3</b:RefOrder>
  </b:Source>
  <b:Source>
    <b:Tag>Stu17</b:Tag>
    <b:SourceType>ElectronicSource</b:SourceType>
    <b:Guid>{F7926D4C-8438-4BD2-B60D-993D9DE33705}</b:Guid>
    <b:Title>EN19 - EN20 Seznam potrubních tras.xlsx</b:Title>
    <b:RefOrder>4</b:RefOrder>
  </b:Source>
  <b:Source>
    <b:Tag>EN12</b:Tag>
    <b:SourceType>ElectronicSource</b:SourceType>
    <b:Guid>{878A8179-A36C-4491-8297-7E8C2B954A1E}</b:Guid>
    <b:Title>EN19 - EN20 Schema potrubí- varianta II.</b:Title>
    <b:RefOrder>5</b:RefOrder>
  </b:Source>
  <b:Source>
    <b:Tag>EN13</b:Tag>
    <b:SourceType>ElectronicSource</b:SourceType>
    <b:Guid>{BFD87BAF-A95B-411A-9833-4DBB5EC37A64}</b:Guid>
    <b:Title>EN19 - EN20 studie pro TZ bez ekonom. hod.</b:Title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15361B-51BE-422D-BB72-229CCE49C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synthesia cz.dot</Template>
  <TotalTime>107</TotalTime>
  <Pages>4</Pages>
  <Words>630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Ostacolor, a.s.</Company>
  <LinksUpToDate>false</LinksUpToDate>
  <CharactersWithSpaces>4345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Luděk Sviták</dc:creator>
  <cp:keywords/>
  <dc:description/>
  <cp:lastModifiedBy>Outrata Jindřich</cp:lastModifiedBy>
  <cp:revision>4</cp:revision>
  <cp:lastPrinted>2020-12-15T14:22:00Z</cp:lastPrinted>
  <dcterms:created xsi:type="dcterms:W3CDTF">2021-04-01T10:21:00Z</dcterms:created>
  <dcterms:modified xsi:type="dcterms:W3CDTF">2026-07-10T07:51:00Z</dcterms:modified>
</cp:coreProperties>
</file>